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3D7B4" w14:textId="77777777" w:rsidR="00FB329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r w:rsidRPr="00026325">
        <w:rPr>
          <w:color w:val="808080" w:themeColor="background1" w:themeShade="80"/>
          <w:sz w:val="96"/>
          <w:szCs w:val="32"/>
        </w:rPr>
        <w:t>Datafordeler</w:t>
      </w:r>
      <w:r w:rsidRPr="00026325">
        <w:rPr>
          <w:color w:val="808080" w:themeColor="background1" w:themeShade="80"/>
          <w:sz w:val="96"/>
          <w:szCs w:val="32"/>
        </w:rPr>
        <w:tab/>
      </w:r>
      <w:r w:rsidRPr="00026325">
        <w:rPr>
          <w:color w:val="808080" w:themeColor="background1" w:themeShade="80"/>
          <w:sz w:val="96"/>
          <w:szCs w:val="32"/>
        </w:rPr>
        <w:tab/>
      </w:r>
    </w:p>
    <w:p w14:paraId="1122042F" w14:textId="71402632" w:rsidR="000A7DC2" w:rsidRDefault="000A7DC2" w:rsidP="000A7DC2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Dataleverancespecifikation </w:t>
      </w:r>
    </w:p>
    <w:p w14:paraId="6AE252F6" w14:textId="19C56C45" w:rsidR="003701D9" w:rsidRPr="00026325" w:rsidRDefault="009330FE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>Appendiks WS-0</w:t>
      </w:r>
      <w:r w:rsidR="00A84A5D">
        <w:rPr>
          <w:color w:val="808080" w:themeColor="background1" w:themeShade="80"/>
          <w:sz w:val="56"/>
          <w:szCs w:val="32"/>
        </w:rPr>
        <w:t>2</w:t>
      </w:r>
      <w:r w:rsidR="003701D9" w:rsidRPr="00D504B0">
        <w:rPr>
          <w:color w:val="808080" w:themeColor="background1" w:themeShade="80"/>
          <w:sz w:val="56"/>
          <w:szCs w:val="32"/>
        </w:rPr>
        <w:t>DeliveryDisturbance</w:t>
      </w:r>
    </w:p>
    <w:p w14:paraId="4813D7B8" w14:textId="2CC36C42" w:rsidR="00FB3297" w:rsidRPr="00026325" w:rsidRDefault="00FB3297" w:rsidP="00FB3297">
      <w:pPr>
        <w:rPr>
          <w:color w:val="808080" w:themeColor="background1" w:themeShade="80"/>
          <w:sz w:val="56"/>
          <w:szCs w:val="32"/>
        </w:rPr>
      </w:pPr>
      <w:r w:rsidRPr="00026325">
        <w:rPr>
          <w:color w:val="808080" w:themeColor="background1" w:themeShade="80"/>
          <w:sz w:val="56"/>
          <w:szCs w:val="32"/>
        </w:rPr>
        <w:t xml:space="preserve">Version </w:t>
      </w:r>
      <w:r w:rsidR="005443C1">
        <w:rPr>
          <w:color w:val="808080" w:themeColor="background1" w:themeShade="80"/>
          <w:sz w:val="56"/>
          <w:szCs w:val="32"/>
        </w:rPr>
        <w:t>1.</w:t>
      </w:r>
      <w:r w:rsidR="009330FE">
        <w:rPr>
          <w:color w:val="808080" w:themeColor="background1" w:themeShade="80"/>
          <w:sz w:val="56"/>
          <w:szCs w:val="32"/>
        </w:rPr>
        <w:t>0</w:t>
      </w:r>
      <w:r w:rsidR="000A7DC2">
        <w:rPr>
          <w:color w:val="808080" w:themeColor="background1" w:themeShade="80"/>
          <w:sz w:val="56"/>
          <w:szCs w:val="32"/>
        </w:rPr>
        <w:t xml:space="preserve"> </w:t>
      </w:r>
      <w:r w:rsidR="000A7DC2">
        <w:rPr>
          <w:color w:val="808080" w:themeColor="background1" w:themeShade="80"/>
          <w:sz w:val="56"/>
          <w:szCs w:val="32"/>
        </w:rPr>
        <w:br/>
        <w:t>2</w:t>
      </w:r>
      <w:r w:rsidR="009B6003">
        <w:rPr>
          <w:color w:val="808080" w:themeColor="background1" w:themeShade="80"/>
          <w:sz w:val="56"/>
          <w:szCs w:val="32"/>
        </w:rPr>
        <w:t>015 0</w:t>
      </w:r>
      <w:r w:rsidR="000A7DC2">
        <w:rPr>
          <w:color w:val="808080" w:themeColor="background1" w:themeShade="80"/>
          <w:sz w:val="56"/>
          <w:szCs w:val="32"/>
        </w:rPr>
        <w:t>2</w:t>
      </w:r>
      <w:r w:rsidR="009B6003">
        <w:rPr>
          <w:color w:val="808080" w:themeColor="background1" w:themeShade="80"/>
          <w:sz w:val="56"/>
          <w:szCs w:val="32"/>
        </w:rPr>
        <w:t xml:space="preserve"> </w:t>
      </w:r>
      <w:r w:rsidR="000A7DC2">
        <w:rPr>
          <w:color w:val="808080" w:themeColor="background1" w:themeShade="80"/>
          <w:sz w:val="56"/>
          <w:szCs w:val="32"/>
        </w:rPr>
        <w:t>26</w:t>
      </w:r>
    </w:p>
    <w:p w14:paraId="4813D7B9" w14:textId="77777777" w:rsidR="00FA1256" w:rsidRPr="00026325" w:rsidRDefault="00FA1256" w:rsidP="004100B1">
      <w:pPr>
        <w:jc w:val="center"/>
        <w:rPr>
          <w:b/>
          <w:sz w:val="28"/>
          <w:szCs w:val="28"/>
        </w:rPr>
      </w:pPr>
    </w:p>
    <w:p w14:paraId="4813D7BA" w14:textId="77777777" w:rsidR="00FA1256" w:rsidRDefault="00FA1256" w:rsidP="00B20A19">
      <w:pPr>
        <w:jc w:val="center"/>
        <w:rPr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4813D867" wp14:editId="4813D868">
            <wp:extent cx="6120765" cy="3882390"/>
            <wp:effectExtent l="0" t="0" r="0" b="381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063AD5" w14:textId="77777777" w:rsidR="000A7DC2" w:rsidRPr="00B20A19" w:rsidRDefault="000A7DC2" w:rsidP="00B20A19">
      <w:pPr>
        <w:jc w:val="center"/>
        <w:rPr>
          <w:b/>
          <w:sz w:val="28"/>
          <w:szCs w:val="28"/>
        </w:rPr>
      </w:pPr>
    </w:p>
    <w:p w14:paraId="056494FC" w14:textId="77777777" w:rsidR="000A7DC2" w:rsidRDefault="000A7DC2" w:rsidP="000A7DC2">
      <w:pPr>
        <w:pStyle w:val="Overskrift1"/>
      </w:pPr>
      <w:bookmarkStart w:id="0" w:name="_Toc412721824"/>
      <w:bookmarkStart w:id="1" w:name="_Toc412724894"/>
      <w:r>
        <w:t>Versions historik</w:t>
      </w:r>
      <w:bookmarkEnd w:id="0"/>
      <w:bookmarkEnd w:id="1"/>
    </w:p>
    <w:p w14:paraId="7EB43506" w14:textId="77777777" w:rsidR="000A7DC2" w:rsidRDefault="000A7DC2" w:rsidP="000A7DC2"/>
    <w:tbl>
      <w:tblPr>
        <w:tblStyle w:val="Tabel-Enkelt1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836"/>
      </w:tblGrid>
      <w:tr w:rsidR="000A7DC2" w:rsidRPr="00FB280C" w14:paraId="76B49B13" w14:textId="77777777" w:rsidTr="00345D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42" w:type="dxa"/>
          </w:tcPr>
          <w:p w14:paraId="62633132" w14:textId="77777777" w:rsidR="000A7DC2" w:rsidRPr="00FB280C" w:rsidRDefault="000A7DC2" w:rsidP="00345D57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1" w:type="dxa"/>
          </w:tcPr>
          <w:p w14:paraId="12633B56" w14:textId="77777777" w:rsidR="000A7DC2" w:rsidRPr="00FB280C" w:rsidRDefault="000A7DC2" w:rsidP="00345D57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36" w:type="dxa"/>
          </w:tcPr>
          <w:p w14:paraId="03E80280" w14:textId="77777777" w:rsidR="000A7DC2" w:rsidRPr="00FB280C" w:rsidRDefault="000A7DC2" w:rsidP="00345D57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0A7DC2" w14:paraId="513F235F" w14:textId="77777777" w:rsidTr="00345D57">
        <w:tc>
          <w:tcPr>
            <w:tcW w:w="1242" w:type="dxa"/>
          </w:tcPr>
          <w:p w14:paraId="09AE190C" w14:textId="77777777" w:rsidR="000A7DC2" w:rsidRDefault="000A7DC2" w:rsidP="00345D57">
            <w:r>
              <w:t>26-02-2015</w:t>
            </w:r>
          </w:p>
        </w:tc>
        <w:tc>
          <w:tcPr>
            <w:tcW w:w="1701" w:type="dxa"/>
          </w:tcPr>
          <w:p w14:paraId="77039F79" w14:textId="77777777" w:rsidR="000A7DC2" w:rsidRDefault="000A7DC2" w:rsidP="00345D57">
            <w:r>
              <w:t>1.0</w:t>
            </w:r>
          </w:p>
        </w:tc>
        <w:tc>
          <w:tcPr>
            <w:tcW w:w="6836" w:type="dxa"/>
          </w:tcPr>
          <w:p w14:paraId="6109D50C" w14:textId="77777777" w:rsidR="000A7DC2" w:rsidRDefault="000A7DC2" w:rsidP="00345D57">
            <w:r>
              <w:t>Første version af dokumentet</w:t>
            </w:r>
          </w:p>
        </w:tc>
      </w:tr>
    </w:tbl>
    <w:p w14:paraId="7E3CD092" w14:textId="77777777" w:rsidR="000A7DC2" w:rsidRDefault="000A7DC2" w:rsidP="000A7DC2">
      <w:pPr>
        <w:rPr>
          <w:b/>
          <w:sz w:val="28"/>
          <w:szCs w:val="28"/>
        </w:rPr>
      </w:pPr>
    </w:p>
    <w:p w14:paraId="7E1A61CD" w14:textId="77777777" w:rsidR="000A7DC2" w:rsidRDefault="000A7DC2" w:rsidP="000A7DC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sdt>
      <w:sdtPr>
        <w:rPr>
          <w:b w:val="0"/>
          <w:bCs w:val="0"/>
          <w:caps w:val="0"/>
          <w:color w:val="auto"/>
          <w:spacing w:val="0"/>
          <w:sz w:val="20"/>
          <w:szCs w:val="20"/>
          <w:lang w:bidi="ar-SA"/>
        </w:rPr>
        <w:id w:val="-7195201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52703E9" w14:textId="77777777" w:rsidR="000A7DC2" w:rsidRPr="009024E7" w:rsidRDefault="000A7DC2" w:rsidP="000A7DC2">
          <w:pPr>
            <w:pStyle w:val="Overskrift"/>
            <w:rPr>
              <w:rStyle w:val="Overskrift1Tegn"/>
            </w:rPr>
          </w:pPr>
          <w:r w:rsidRPr="009024E7">
            <w:rPr>
              <w:rStyle w:val="Overskrift1Tegn"/>
            </w:rPr>
            <w:t>I</w:t>
          </w:r>
          <w:r>
            <w:rPr>
              <w:rStyle w:val="Overskrift1Tegn"/>
            </w:rPr>
            <w:t>ndholdsfortegnelse</w:t>
          </w:r>
        </w:p>
        <w:p w14:paraId="54CDE706" w14:textId="77777777" w:rsidR="000A7DC2" w:rsidRDefault="000A7DC2" w:rsidP="000A7DC2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2724894" w:history="1">
            <w:r w:rsidRPr="00DD514F">
              <w:rPr>
                <w:rStyle w:val="Hyperlink"/>
                <w:noProof/>
              </w:rPr>
              <w:t>Versions historik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_Toc412724894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24A1CD" w14:textId="77777777" w:rsidR="000A7DC2" w:rsidRDefault="000A7DC2" w:rsidP="000A7DC2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4895" w:history="1">
            <w:r w:rsidRPr="00DD514F">
              <w:rPr>
                <w:rStyle w:val="Hyperlink"/>
                <w:noProof/>
              </w:rPr>
              <w:t>Introduktion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_Toc412724895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602065" w14:textId="77777777" w:rsidR="000A7DC2" w:rsidRDefault="000A7DC2" w:rsidP="000A7DC2">
          <w:pPr>
            <w:pStyle w:val="Indholdsfortegnelse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4896" w:history="1">
            <w:r w:rsidRPr="00DD514F">
              <w:rPr>
                <w:rStyle w:val="Hyperlink"/>
                <w:noProof/>
              </w:rPr>
              <w:t>Om dette dokument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_Toc412724896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C7A454" w14:textId="77777777" w:rsidR="000A7DC2" w:rsidRDefault="000A7DC2" w:rsidP="000A7DC2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4897" w:history="1">
            <w:r w:rsidRPr="00DD514F">
              <w:rPr>
                <w:rStyle w:val="Hyperlink"/>
                <w:noProof/>
              </w:rPr>
              <w:t>Lasinfo eksempel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_Toc412724897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F7D1A0" w14:textId="77777777" w:rsidR="000A7DC2" w:rsidRDefault="000A7DC2" w:rsidP="000A7DC2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4813D7D7" w14:textId="61F4DC00" w:rsidR="007F20E1" w:rsidRDefault="007F20E1" w:rsidP="00726249"/>
    <w:p w14:paraId="4813D7D8" w14:textId="2DCD90FA" w:rsidR="00B033BB" w:rsidRDefault="001F097B" w:rsidP="006552B8">
      <w:pPr>
        <w:pStyle w:val="Overskrift1"/>
      </w:pPr>
      <w:bookmarkStart w:id="2" w:name="_Toc409165044"/>
      <w:r>
        <w:lastRenderedPageBreak/>
        <w:t>Introdu</w:t>
      </w:r>
      <w:r w:rsidR="00CA407C">
        <w:t>k</w:t>
      </w:r>
      <w:r>
        <w:t>tion</w:t>
      </w:r>
      <w:bookmarkEnd w:id="2"/>
    </w:p>
    <w:p w14:paraId="4813D7D9" w14:textId="77777777" w:rsidR="0068605A" w:rsidRDefault="009D10F7" w:rsidP="009D10F7">
      <w:pPr>
        <w:pStyle w:val="Overskrift3"/>
      </w:pPr>
      <w:bookmarkStart w:id="3" w:name="_Toc409165045"/>
      <w:r>
        <w:t>Om dette dokument</w:t>
      </w:r>
      <w:bookmarkEnd w:id="3"/>
      <w:r>
        <w:tab/>
      </w:r>
    </w:p>
    <w:p w14:paraId="4813D7DC" w14:textId="7E32A621" w:rsidR="009D10F7" w:rsidRDefault="009D10F7" w:rsidP="009330FE">
      <w:r>
        <w:t xml:space="preserve">Dette dokument </w:t>
      </w:r>
      <w:r w:rsidR="00CA407C">
        <w:t xml:space="preserve">beskriver </w:t>
      </w:r>
      <w:r w:rsidR="009330FE">
        <w:t xml:space="preserve">snitfladen til </w:t>
      </w:r>
      <w:r w:rsidR="009B6003">
        <w:t>D</w:t>
      </w:r>
      <w:r w:rsidR="00A84A5D">
        <w:t>eliveryDisturbance</w:t>
      </w:r>
      <w:r w:rsidR="00D504B0">
        <w:t xml:space="preserve"> </w:t>
      </w:r>
      <w:r w:rsidR="009330FE">
        <w:t>servicen</w:t>
      </w:r>
      <w:r w:rsidR="00607663">
        <w:t>,</w:t>
      </w:r>
      <w:r w:rsidR="009330FE">
        <w:t xml:space="preserve"> der anvendes til </w:t>
      </w:r>
      <w:r w:rsidR="00A84A5D">
        <w:t>indberetning af drift</w:t>
      </w:r>
      <w:r w:rsidR="00A84A5D">
        <w:t>s</w:t>
      </w:r>
      <w:r w:rsidR="00A84A5D">
        <w:t>forstyrrelser hos data</w:t>
      </w:r>
      <w:r w:rsidR="00607663">
        <w:t>leverandørerne</w:t>
      </w:r>
      <w:r w:rsidR="009330FE">
        <w:t xml:space="preserve">. </w:t>
      </w:r>
      <w:r w:rsidR="009B6003">
        <w:t xml:space="preserve">Se </w:t>
      </w:r>
      <w:r w:rsidR="000A7DC2">
        <w:t>”</w:t>
      </w:r>
      <w:r w:rsidR="000A7DC2" w:rsidRPr="000A7DC2">
        <w:t>WS02 - DeliveryDisturbanceService V1.0</w:t>
      </w:r>
      <w:r w:rsidR="009B6003">
        <w:t>.wsdl</w:t>
      </w:r>
      <w:r w:rsidR="000A7DC2">
        <w:t>”</w:t>
      </w:r>
      <w:r w:rsidR="009B6003">
        <w:t xml:space="preserve"> filen for den tekniske specifikation.</w:t>
      </w:r>
    </w:p>
    <w:p w14:paraId="4813D866" w14:textId="5CAF49C6" w:rsidR="0058780D" w:rsidRDefault="0058780D" w:rsidP="0058780D">
      <w:bookmarkStart w:id="4" w:name="Miljøer"/>
      <w:bookmarkStart w:id="5" w:name="_GoBack"/>
      <w:bookmarkEnd w:id="4"/>
      <w:bookmarkEnd w:id="5"/>
    </w:p>
    <w:p w14:paraId="240DBD43" w14:textId="0DD4539D" w:rsidR="00C90E64" w:rsidRDefault="00C90E64" w:rsidP="00C90E64">
      <w:pPr>
        <w:pStyle w:val="Overskrift1"/>
      </w:pPr>
      <w:bookmarkStart w:id="6" w:name="_Toc403995860"/>
      <w:bookmarkStart w:id="7" w:name="_Toc408389346"/>
      <w:bookmarkStart w:id="8" w:name="_Toc409165046"/>
      <w:r>
        <w:t xml:space="preserve">Afsnit 1 – </w:t>
      </w:r>
      <w:bookmarkEnd w:id="6"/>
      <w:bookmarkEnd w:id="7"/>
      <w:r w:rsidR="003D082A">
        <w:t>Operationer</w:t>
      </w:r>
      <w:bookmarkEnd w:id="8"/>
    </w:p>
    <w:p w14:paraId="3C908ED7" w14:textId="5D1EA27D" w:rsidR="00C90E64" w:rsidRDefault="00C90E64" w:rsidP="00C90E64">
      <w:pPr>
        <w:pStyle w:val="Overskrift3"/>
      </w:pPr>
      <w:bookmarkStart w:id="9" w:name="_Toc409165047"/>
      <w:r>
        <w:t>ReportDisturbance</w:t>
      </w:r>
      <w:bookmarkEnd w:id="9"/>
    </w:p>
    <w:p w14:paraId="0FC9F79B" w14:textId="42D03434" w:rsidR="009500FA" w:rsidRDefault="003D082A" w:rsidP="009500FA">
      <w:r>
        <w:t xml:space="preserve">Operationen </w:t>
      </w:r>
      <w:r w:rsidR="009500FA">
        <w:t>ReportDisturbance</w:t>
      </w:r>
      <w:r w:rsidR="001D7B4F">
        <w:t>,</w:t>
      </w:r>
      <w:r w:rsidR="009500FA">
        <w:t xml:space="preserve"> der anvendes til at indrapportere driftsforstyrrelser for en specifik leverance, skal kaldes med følgende parametre:</w:t>
      </w:r>
    </w:p>
    <w:p w14:paraId="7DA1B770" w14:textId="4FCA4006" w:rsidR="00260BE1" w:rsidRDefault="00260BE1" w:rsidP="00594C80">
      <w:pPr>
        <w:pStyle w:val="Overskrift4"/>
      </w:pPr>
      <w:r>
        <w:t>Request</w:t>
      </w:r>
    </w:p>
    <w:p w14:paraId="37BBC372" w14:textId="4B8DB3EB" w:rsidR="00E37FB5" w:rsidRDefault="00E37FB5" w:rsidP="00E37FB5">
      <w:pPr>
        <w:ind w:left="284" w:hanging="284"/>
      </w:pPr>
      <w:r w:rsidRPr="000D10C3">
        <w:rPr>
          <w:b/>
        </w:rPr>
        <w:tab/>
      </w:r>
      <w:r w:rsidR="007B5B98" w:rsidRPr="007B5B98">
        <w:rPr>
          <w:b/>
        </w:rPr>
        <w:t>ReplicationChannelIdentifier</w:t>
      </w:r>
      <w:r w:rsidRPr="000D10C3">
        <w:rPr>
          <w:b/>
        </w:rPr>
        <w:br/>
      </w:r>
      <w:r>
        <w:tab/>
        <w:t xml:space="preserve">Er et </w:t>
      </w:r>
      <w:r w:rsidR="00912538">
        <w:t xml:space="preserve">integer </w:t>
      </w:r>
      <w:r>
        <w:t>felt</w:t>
      </w:r>
      <w:r w:rsidR="00C158DC">
        <w:t>,</w:t>
      </w:r>
      <w:r>
        <w:t xml:space="preserve"> som skal udfyldes med replikeringskanalens tildelte </w:t>
      </w:r>
      <w:r w:rsidR="00607663">
        <w:t>identifikation</w:t>
      </w:r>
      <w:r>
        <w:t xml:space="preserve">. F.eks. </w:t>
      </w:r>
      <w:r w:rsidR="00912538">
        <w:rPr>
          <w:color w:val="365F91" w:themeColor="accent1" w:themeShade="BF"/>
        </w:rPr>
        <w:t>1</w:t>
      </w:r>
      <w:r>
        <w:rPr>
          <w:color w:val="365F91" w:themeColor="accent1" w:themeShade="BF"/>
        </w:rPr>
        <w:t>.</w:t>
      </w:r>
    </w:p>
    <w:p w14:paraId="522CBDB0" w14:textId="6BDF5205" w:rsidR="009500FA" w:rsidRDefault="009500FA" w:rsidP="009500FA">
      <w:pPr>
        <w:ind w:left="284" w:hanging="284"/>
      </w:pPr>
      <w:r w:rsidRPr="000D10C3">
        <w:rPr>
          <w:b/>
        </w:rPr>
        <w:tab/>
      </w:r>
      <w:r w:rsidR="00F853D2" w:rsidRPr="00F853D2">
        <w:rPr>
          <w:b/>
        </w:rPr>
        <w:t>StartDateTime</w:t>
      </w:r>
      <w:r w:rsidRPr="000D10C3">
        <w:rPr>
          <w:b/>
        </w:rPr>
        <w:br/>
      </w:r>
      <w:r>
        <w:tab/>
      </w:r>
      <w:r w:rsidR="00A273C1">
        <w:t xml:space="preserve">Er </w:t>
      </w:r>
      <w:r w:rsidR="00607663">
        <w:t xml:space="preserve">et </w:t>
      </w:r>
      <w:r w:rsidR="00912538">
        <w:t xml:space="preserve">UTC </w:t>
      </w:r>
      <w:r w:rsidR="00A273C1">
        <w:t>timestamp</w:t>
      </w:r>
      <w:r w:rsidR="00C158DC">
        <w:t>,</w:t>
      </w:r>
      <w:r w:rsidR="00A273C1">
        <w:t xml:space="preserve"> der fortæller hvornår driftsforstyrrelsen forventes at begynde.</w:t>
      </w:r>
    </w:p>
    <w:p w14:paraId="1975F49D" w14:textId="715A8D76" w:rsidR="009500FA" w:rsidRDefault="009500FA" w:rsidP="009500FA">
      <w:pPr>
        <w:rPr>
          <w:color w:val="365F91" w:themeColor="accent1" w:themeShade="BF"/>
        </w:rPr>
      </w:pPr>
      <w:r w:rsidRPr="000D10C3">
        <w:rPr>
          <w:b/>
        </w:rPr>
        <w:tab/>
      </w:r>
      <w:r w:rsidR="007B5B98">
        <w:rPr>
          <w:b/>
        </w:rPr>
        <w:t>E</w:t>
      </w:r>
      <w:r>
        <w:rPr>
          <w:b/>
        </w:rPr>
        <w:t>nd</w:t>
      </w:r>
      <w:r w:rsidR="00F853D2">
        <w:rPr>
          <w:b/>
        </w:rPr>
        <w:t>DateTime</w:t>
      </w:r>
      <w:r w:rsidRPr="000D10C3">
        <w:rPr>
          <w:b/>
        </w:rPr>
        <w:br/>
      </w:r>
      <w:r>
        <w:tab/>
      </w:r>
      <w:r>
        <w:tab/>
      </w:r>
      <w:r w:rsidR="00A273C1">
        <w:t xml:space="preserve">Er </w:t>
      </w:r>
      <w:r w:rsidR="00607663">
        <w:t xml:space="preserve">et </w:t>
      </w:r>
      <w:r w:rsidR="00912538">
        <w:t xml:space="preserve">UTC </w:t>
      </w:r>
      <w:r w:rsidR="00A273C1">
        <w:t>timestamp</w:t>
      </w:r>
      <w:r w:rsidR="00C158DC">
        <w:t>,</w:t>
      </w:r>
      <w:r w:rsidR="00A273C1">
        <w:t xml:space="preserve"> der fortæller hvornår driftsforstyrrelsen forventes at være overstået.</w:t>
      </w:r>
    </w:p>
    <w:p w14:paraId="220CDA98" w14:textId="2E1FBAE8" w:rsidR="006274D6" w:rsidRPr="00A155F2" w:rsidRDefault="009500FA" w:rsidP="006274D6">
      <w:r w:rsidRPr="00DE058B">
        <w:rPr>
          <w:b/>
        </w:rPr>
        <w:tab/>
      </w:r>
      <w:r w:rsidR="007B5B98">
        <w:rPr>
          <w:b/>
        </w:rPr>
        <w:t>D</w:t>
      </w:r>
      <w:r w:rsidRPr="00DE058B">
        <w:rPr>
          <w:b/>
        </w:rPr>
        <w:t>escription</w:t>
      </w:r>
      <w:r w:rsidR="00F853D2">
        <w:rPr>
          <w:b/>
        </w:rPr>
        <w:t>Code</w:t>
      </w:r>
      <w:r w:rsidR="00A273C1" w:rsidRPr="00DE058B">
        <w:rPr>
          <w:b/>
        </w:rPr>
        <w:br/>
      </w:r>
      <w:r w:rsidR="006274D6" w:rsidRPr="00DE058B">
        <w:tab/>
      </w:r>
      <w:r w:rsidR="006274D6" w:rsidRPr="00DE058B">
        <w:tab/>
        <w:t>Er en</w:t>
      </w:r>
      <w:r w:rsidR="006274D6">
        <w:t xml:space="preserve"> integer kode</w:t>
      </w:r>
      <w:r w:rsidR="00C158DC">
        <w:t>,</w:t>
      </w:r>
      <w:r w:rsidR="006274D6">
        <w:t xml:space="preserve"> </w:t>
      </w:r>
      <w:r w:rsidR="006274D6" w:rsidRPr="00DE058B">
        <w:t>der beskriver driftsforstyrrelsens natur.</w:t>
      </w:r>
      <w:r w:rsidR="006274D6">
        <w:t xml:space="preserve"> </w:t>
      </w:r>
      <w:r w:rsidR="006274D6" w:rsidRPr="00A155F2">
        <w:t>Følgende er mulige:</w:t>
      </w:r>
    </w:p>
    <w:p w14:paraId="622AB935" w14:textId="12594F0C" w:rsidR="006274D6" w:rsidRPr="0052736A" w:rsidRDefault="006274D6" w:rsidP="006274D6">
      <w:r w:rsidRPr="0052736A">
        <w:tab/>
      </w:r>
      <w:r w:rsidRPr="0052736A">
        <w:tab/>
      </w:r>
      <w:r w:rsidRPr="0052736A">
        <w:tab/>
        <w:t>1 - "</w:t>
      </w:r>
      <w:r w:rsidR="0052736A" w:rsidRPr="0052736A">
        <w:t>Ingen leverancer i perioden pga. planlagt vedligeholdelse</w:t>
      </w:r>
      <w:r w:rsidRPr="0052736A">
        <w:t>"</w:t>
      </w:r>
      <w:r w:rsidRPr="0052736A">
        <w:br/>
      </w:r>
      <w:r w:rsidRPr="0052736A">
        <w:tab/>
      </w:r>
      <w:r w:rsidRPr="0052736A">
        <w:tab/>
      </w:r>
      <w:r w:rsidRPr="0052736A">
        <w:tab/>
        <w:t>2 - "</w:t>
      </w:r>
      <w:r w:rsidR="0052736A" w:rsidRPr="0052736A">
        <w:t xml:space="preserve">Ingen leverancer i perioden pga. </w:t>
      </w:r>
      <w:r w:rsidR="0052736A">
        <w:t>tekniske vanskeligheder</w:t>
      </w:r>
      <w:r w:rsidRPr="0052736A">
        <w:t>"</w:t>
      </w:r>
      <w:r w:rsidRPr="0052736A">
        <w:br/>
      </w:r>
      <w:r w:rsidRPr="0052736A">
        <w:tab/>
      </w:r>
      <w:r w:rsidRPr="0052736A">
        <w:tab/>
      </w:r>
      <w:r w:rsidRPr="0052736A">
        <w:tab/>
        <w:t>3 - "</w:t>
      </w:r>
      <w:r w:rsidR="0052736A">
        <w:t>Årsag til leverance problemer er ukendt</w:t>
      </w:r>
      <w:r w:rsidRPr="0052736A">
        <w:t>"</w:t>
      </w:r>
    </w:p>
    <w:p w14:paraId="4EB211AC" w14:textId="59FFEF35" w:rsidR="00C90E64" w:rsidRDefault="00C90E64" w:rsidP="0058780D"/>
    <w:p w14:paraId="4F1F5899" w14:textId="22943B3D" w:rsidR="009500FA" w:rsidRDefault="00260BE1" w:rsidP="00594C80">
      <w:pPr>
        <w:pStyle w:val="Overskrift4"/>
      </w:pPr>
      <w:r>
        <w:t>Response</w:t>
      </w:r>
    </w:p>
    <w:p w14:paraId="05D1AA54" w14:textId="113582B8" w:rsidR="00483C63" w:rsidRDefault="00483C63" w:rsidP="00483C63">
      <w:pPr>
        <w:ind w:left="284" w:hanging="284"/>
      </w:pPr>
      <w:r w:rsidRPr="000D10C3">
        <w:rPr>
          <w:b/>
        </w:rPr>
        <w:tab/>
      </w:r>
      <w:r w:rsidR="00F853D2" w:rsidRPr="00F853D2">
        <w:rPr>
          <w:b/>
        </w:rPr>
        <w:t>DisturbenceIdentifier</w:t>
      </w:r>
      <w:r w:rsidRPr="000D10C3">
        <w:rPr>
          <w:b/>
        </w:rPr>
        <w:br/>
      </w:r>
      <w:r>
        <w:tab/>
        <w:t>Er et integer felt</w:t>
      </w:r>
      <w:r w:rsidR="00C158DC">
        <w:t>,</w:t>
      </w:r>
      <w:r>
        <w:t xml:space="preserve"> som der indeholder systemets identifikation af driftsforstyrrelsen.</w:t>
      </w:r>
    </w:p>
    <w:p w14:paraId="630D2A6A" w14:textId="614A71E7" w:rsidR="005E479F" w:rsidRPr="00483C63" w:rsidRDefault="00483C63" w:rsidP="005E479F">
      <w:pPr>
        <w:ind w:left="284" w:hanging="284"/>
        <w:rPr>
          <w:b/>
        </w:rPr>
      </w:pPr>
      <w:r>
        <w:rPr>
          <w:b/>
        </w:rPr>
        <w:tab/>
      </w:r>
      <w:r w:rsidR="005E479F" w:rsidRPr="00483C63">
        <w:rPr>
          <w:b/>
        </w:rPr>
        <w:t>StatusCode</w:t>
      </w:r>
    </w:p>
    <w:p w14:paraId="0B20FEF3" w14:textId="71AD3727" w:rsidR="005E479F" w:rsidRDefault="005E479F" w:rsidP="005E479F">
      <w:pPr>
        <w:ind w:left="284" w:hanging="284"/>
      </w:pPr>
      <w:r w:rsidRPr="001302CA">
        <w:tab/>
      </w:r>
      <w:r w:rsidRPr="001302CA">
        <w:tab/>
        <w:t>Feltet</w:t>
      </w:r>
      <w:r>
        <w:t xml:space="preserve"> er et integer felt</w:t>
      </w:r>
      <w:r w:rsidR="00C158DC">
        <w:t>,</w:t>
      </w:r>
      <w:r>
        <w:t xml:space="preserve"> hvis kod</w:t>
      </w:r>
      <w:r w:rsidR="0052736A">
        <w:t xml:space="preserve">e beskriver systemets håndtering af </w:t>
      </w:r>
      <w:r w:rsidR="00C158DC">
        <w:t xml:space="preserve">den indsendte </w:t>
      </w:r>
      <w:r w:rsidR="0052736A">
        <w:t>driftsforstyrrelse.</w:t>
      </w:r>
      <w:r>
        <w:br/>
      </w:r>
      <w:r>
        <w:tab/>
      </w:r>
      <w:r w:rsidR="00C158DC">
        <w:t xml:space="preserve">Neden for </w:t>
      </w:r>
      <w:r>
        <w:t>er koderne listet med deres betydning</w:t>
      </w:r>
      <w:r w:rsidR="00C158DC">
        <w:t>:</w:t>
      </w:r>
    </w:p>
    <w:p w14:paraId="0BE16CF9" w14:textId="1D29CCDB" w:rsidR="005E479F" w:rsidRPr="008D26D2" w:rsidRDefault="005E479F" w:rsidP="005E479F">
      <w:pPr>
        <w:ind w:left="1134" w:hanging="567"/>
      </w:pPr>
      <w:r w:rsidRPr="006274D6">
        <w:tab/>
        <w:t xml:space="preserve">1 </w:t>
      </w:r>
      <w:r w:rsidR="00FC4DC4">
        <w:t xml:space="preserve">- </w:t>
      </w:r>
      <w:r w:rsidRPr="006274D6">
        <w:t>"</w:t>
      </w:r>
      <w:r w:rsidR="008D26D2">
        <w:t>Driftsforstyrrelse er noteret</w:t>
      </w:r>
      <w:r w:rsidRPr="006274D6">
        <w:t>"</w:t>
      </w:r>
      <w:r w:rsidRPr="006274D6">
        <w:tab/>
      </w:r>
      <w:r w:rsidRPr="006274D6">
        <w:tab/>
      </w:r>
      <w:r w:rsidRPr="006274D6">
        <w:tab/>
      </w:r>
      <w:r w:rsidRPr="006274D6">
        <w:br/>
      </w:r>
      <w:r w:rsidRPr="006274D6">
        <w:tab/>
        <w:t xml:space="preserve">2 </w:t>
      </w:r>
      <w:r w:rsidR="00FC4DC4">
        <w:t xml:space="preserve">- </w:t>
      </w:r>
      <w:r w:rsidRPr="006274D6">
        <w:t>"</w:t>
      </w:r>
      <w:r w:rsidR="008D26D2">
        <w:t xml:space="preserve">Description koden </w:t>
      </w:r>
      <w:r w:rsidR="00483C63">
        <w:t>er</w:t>
      </w:r>
      <w:r w:rsidR="008D26D2">
        <w:t xml:space="preserve"> ikke valid</w:t>
      </w:r>
      <w:r w:rsidRPr="006274D6">
        <w:t>"</w:t>
      </w:r>
      <w:r w:rsidRPr="006274D6">
        <w:br/>
      </w:r>
    </w:p>
    <w:p w14:paraId="1134A8D8" w14:textId="3CF73CF7" w:rsidR="00912538" w:rsidRDefault="00912538" w:rsidP="0058780D"/>
    <w:p w14:paraId="76855BB4" w14:textId="237A0067" w:rsidR="00C90E64" w:rsidRDefault="00C90E64" w:rsidP="00C90E64">
      <w:pPr>
        <w:pStyle w:val="Overskrift3"/>
      </w:pPr>
      <w:bookmarkStart w:id="10" w:name="_Toc409165048"/>
      <w:r>
        <w:t>AlterDisturbance</w:t>
      </w:r>
      <w:bookmarkEnd w:id="10"/>
    </w:p>
    <w:p w14:paraId="34B2BD6F" w14:textId="05C61355" w:rsidR="00910C75" w:rsidRDefault="00910C75" w:rsidP="00910C75">
      <w:r>
        <w:t>Funktionen AlterDisturbance</w:t>
      </w:r>
      <w:r w:rsidR="009D70B8">
        <w:t>,</w:t>
      </w:r>
      <w:r>
        <w:t xml:space="preserve"> der anvendes til at korrigere tidligere indrapporterede driftsforstyrrelser for en specifik leverance, skal kaldes med følgende parametre:</w:t>
      </w:r>
    </w:p>
    <w:p w14:paraId="2C9DD565" w14:textId="77777777" w:rsidR="00E10809" w:rsidRDefault="00E10809" w:rsidP="00E10809">
      <w:pPr>
        <w:pStyle w:val="Overskrift4"/>
      </w:pPr>
      <w:r>
        <w:t>Request</w:t>
      </w:r>
    </w:p>
    <w:p w14:paraId="4C95E744" w14:textId="77777777" w:rsidR="00E10809" w:rsidRDefault="00E10809" w:rsidP="00910C75"/>
    <w:p w14:paraId="481A173A" w14:textId="6C3C94E6" w:rsidR="00910C75" w:rsidRDefault="00910C75" w:rsidP="00910C75">
      <w:pPr>
        <w:ind w:left="284" w:hanging="284"/>
      </w:pPr>
      <w:r w:rsidRPr="000D10C3">
        <w:rPr>
          <w:b/>
        </w:rPr>
        <w:tab/>
      </w:r>
      <w:r w:rsidR="00F853D2" w:rsidRPr="00F853D2">
        <w:rPr>
          <w:b/>
        </w:rPr>
        <w:t>DisturbenceIdentifier</w:t>
      </w:r>
      <w:r w:rsidRPr="000D10C3">
        <w:rPr>
          <w:b/>
        </w:rPr>
        <w:br/>
      </w:r>
      <w:r>
        <w:tab/>
        <w:t>Er et integer felt</w:t>
      </w:r>
      <w:r w:rsidR="00C158DC">
        <w:t>,</w:t>
      </w:r>
      <w:r>
        <w:t xml:space="preserve"> som skal udfyldes med </w:t>
      </w:r>
      <w:r w:rsidR="009D70B8">
        <w:t xml:space="preserve">identiteten </w:t>
      </w:r>
      <w:r>
        <w:t>for en tidligere indrapporteret driftsforstyrrelse.</w:t>
      </w:r>
    </w:p>
    <w:p w14:paraId="2BF9E5FC" w14:textId="26C6E028" w:rsidR="00910C75" w:rsidRDefault="00910C75" w:rsidP="00910C75">
      <w:pPr>
        <w:ind w:left="284" w:hanging="284"/>
      </w:pPr>
      <w:r w:rsidRPr="000D10C3">
        <w:rPr>
          <w:b/>
        </w:rPr>
        <w:tab/>
      </w:r>
      <w:r w:rsidR="00F853D2" w:rsidRPr="00F853D2">
        <w:rPr>
          <w:b/>
        </w:rPr>
        <w:t>StartDateTime</w:t>
      </w:r>
      <w:r w:rsidRPr="000D10C3">
        <w:rPr>
          <w:b/>
        </w:rPr>
        <w:br/>
      </w:r>
      <w:r>
        <w:tab/>
        <w:t>Er e</w:t>
      </w:r>
      <w:r w:rsidR="00E10809">
        <w:t>t</w:t>
      </w:r>
      <w:r>
        <w:t xml:space="preserve"> </w:t>
      </w:r>
      <w:r w:rsidR="00E10809">
        <w:t xml:space="preserve">UTC </w:t>
      </w:r>
      <w:r>
        <w:t>timestamp</w:t>
      </w:r>
      <w:r w:rsidR="00C158DC">
        <w:t>,</w:t>
      </w:r>
      <w:r>
        <w:t xml:space="preserve"> der fortæller hvornår driftsforstyrrelsen forventes at begynde.</w:t>
      </w:r>
    </w:p>
    <w:p w14:paraId="2CF8CD30" w14:textId="36923513" w:rsidR="00910C75" w:rsidRDefault="00910C75" w:rsidP="00910C75">
      <w:pPr>
        <w:rPr>
          <w:color w:val="365F91" w:themeColor="accent1" w:themeShade="BF"/>
        </w:rPr>
      </w:pPr>
      <w:r w:rsidRPr="000D10C3">
        <w:rPr>
          <w:b/>
        </w:rPr>
        <w:tab/>
      </w:r>
      <w:r w:rsidR="001D7B4F">
        <w:rPr>
          <w:b/>
        </w:rPr>
        <w:t>E</w:t>
      </w:r>
      <w:r>
        <w:rPr>
          <w:b/>
        </w:rPr>
        <w:t>nd</w:t>
      </w:r>
      <w:r w:rsidR="00F853D2" w:rsidRPr="00F853D2">
        <w:rPr>
          <w:b/>
        </w:rPr>
        <w:t>DateTime</w:t>
      </w:r>
      <w:r w:rsidRPr="000D10C3">
        <w:rPr>
          <w:b/>
        </w:rPr>
        <w:br/>
      </w:r>
      <w:r>
        <w:tab/>
      </w:r>
      <w:r>
        <w:tab/>
        <w:t>Er e</w:t>
      </w:r>
      <w:r w:rsidR="00E10809">
        <w:t>t</w:t>
      </w:r>
      <w:r>
        <w:t xml:space="preserve"> </w:t>
      </w:r>
      <w:r w:rsidR="00E10809">
        <w:t xml:space="preserve">UTC </w:t>
      </w:r>
      <w:r>
        <w:t>timestamp</w:t>
      </w:r>
      <w:r w:rsidR="00C158DC">
        <w:t>,</w:t>
      </w:r>
      <w:r>
        <w:t xml:space="preserve"> der fortæller hvornår driftsforstyrrelsen forventes at være overstået.</w:t>
      </w:r>
    </w:p>
    <w:p w14:paraId="10AFC6B6" w14:textId="104F4CAF" w:rsidR="00AD1B8F" w:rsidRDefault="00910C75" w:rsidP="00910C75">
      <w:r w:rsidRPr="00DE058B">
        <w:rPr>
          <w:b/>
        </w:rPr>
        <w:tab/>
      </w:r>
      <w:r w:rsidR="001D7B4F">
        <w:rPr>
          <w:b/>
        </w:rPr>
        <w:t>D</w:t>
      </w:r>
      <w:r w:rsidRPr="00DE058B">
        <w:rPr>
          <w:b/>
        </w:rPr>
        <w:t>escription</w:t>
      </w:r>
      <w:r w:rsidR="00F853D2">
        <w:rPr>
          <w:b/>
        </w:rPr>
        <w:t>Code</w:t>
      </w:r>
      <w:r w:rsidRPr="00DE058B">
        <w:rPr>
          <w:b/>
        </w:rPr>
        <w:br/>
      </w:r>
      <w:r w:rsidRPr="00DE058B">
        <w:tab/>
      </w:r>
      <w:r w:rsidRPr="00DE058B">
        <w:tab/>
        <w:t>Er en</w:t>
      </w:r>
      <w:r w:rsidR="00AD1B8F">
        <w:t xml:space="preserve"> integer kode</w:t>
      </w:r>
      <w:r w:rsidR="00C158DC">
        <w:t>,</w:t>
      </w:r>
      <w:r w:rsidR="00AD1B8F">
        <w:t xml:space="preserve"> </w:t>
      </w:r>
      <w:r w:rsidRPr="00DE058B">
        <w:t>der beskriver driftsforstyrrelsens natur.</w:t>
      </w:r>
      <w:r w:rsidR="00AD1B8F">
        <w:t xml:space="preserve"> Følgende er mulige:</w:t>
      </w:r>
    </w:p>
    <w:p w14:paraId="7209D8DB" w14:textId="77777777" w:rsidR="00AF2B94" w:rsidRDefault="009B3FC5" w:rsidP="00AF2B94">
      <w:pPr>
        <w:rPr>
          <w:b/>
        </w:rPr>
      </w:pPr>
      <w:r w:rsidRPr="0052736A">
        <w:tab/>
      </w:r>
      <w:r w:rsidRPr="0052736A">
        <w:tab/>
      </w:r>
      <w:r w:rsidRPr="0052736A">
        <w:tab/>
        <w:t>1 - "Ingen leverancer i perioden pga. planlagt vedligeholdelse"</w:t>
      </w:r>
      <w:r w:rsidRPr="0052736A">
        <w:br/>
      </w:r>
      <w:r w:rsidRPr="0052736A">
        <w:tab/>
      </w:r>
      <w:r w:rsidRPr="0052736A">
        <w:tab/>
      </w:r>
      <w:r w:rsidRPr="0052736A">
        <w:tab/>
        <w:t xml:space="preserve">2 - "Ingen leverancer i perioden pga. </w:t>
      </w:r>
      <w:r>
        <w:t>tekniske vanskeligheder</w:t>
      </w:r>
      <w:r w:rsidRPr="0052736A">
        <w:t>"</w:t>
      </w:r>
      <w:r w:rsidRPr="0052736A">
        <w:br/>
      </w:r>
      <w:r w:rsidRPr="0052736A">
        <w:tab/>
      </w:r>
      <w:r w:rsidRPr="0052736A">
        <w:tab/>
      </w:r>
      <w:r w:rsidRPr="0052736A">
        <w:tab/>
        <w:t>3 - "</w:t>
      </w:r>
      <w:r>
        <w:t>Årsag til leverance problemer er ukendt</w:t>
      </w:r>
      <w:r w:rsidRPr="0052736A">
        <w:t>"</w:t>
      </w:r>
      <w:r w:rsidR="00AF2B94">
        <w:br/>
      </w:r>
    </w:p>
    <w:p w14:paraId="32BF1365" w14:textId="23B4929A" w:rsidR="00910C75" w:rsidRPr="00910C75" w:rsidRDefault="00F853D2" w:rsidP="00AF2B94">
      <w:pPr>
        <w:ind w:left="567" w:hanging="284"/>
      </w:pPr>
      <w:r w:rsidRPr="00F853D2">
        <w:rPr>
          <w:b/>
        </w:rPr>
        <w:t>ActionIndicator</w:t>
      </w:r>
      <w:r w:rsidR="00910C75">
        <w:rPr>
          <w:b/>
        </w:rPr>
        <w:br/>
      </w:r>
      <w:r w:rsidR="00AF2B94">
        <w:rPr>
          <w:b/>
        </w:rPr>
        <w:tab/>
      </w:r>
      <w:r w:rsidR="00910C75">
        <w:t xml:space="preserve">Er en </w:t>
      </w:r>
      <w:r w:rsidR="00E10809">
        <w:t xml:space="preserve">boolean. </w:t>
      </w:r>
      <w:r>
        <w:t>’false’</w:t>
      </w:r>
      <w:r w:rsidR="00E10809">
        <w:t xml:space="preserve"> betyder at driftsforstyrrelsen ikke længere er relevant og skal fjernes. </w:t>
      </w:r>
      <w:r>
        <w:t>’true’</w:t>
      </w:r>
      <w:r w:rsidR="00E10809">
        <w:t xml:space="preserve"> bet</w:t>
      </w:r>
      <w:r w:rsidR="00E10809">
        <w:t>y</w:t>
      </w:r>
      <w:r w:rsidR="00E10809">
        <w:t>der af drift</w:t>
      </w:r>
      <w:r w:rsidR="00C158DC">
        <w:t>s</w:t>
      </w:r>
      <w:r w:rsidR="00E10809">
        <w:t xml:space="preserve">forstyrrelsen ønskes ændret med de medsendte parametre </w:t>
      </w:r>
      <w:r>
        <w:t>StartDateTime</w:t>
      </w:r>
      <w:r w:rsidR="00E10809">
        <w:t>, Slut</w:t>
      </w:r>
      <w:r>
        <w:t>DateTime</w:t>
      </w:r>
      <w:r w:rsidR="00E10809">
        <w:t xml:space="preserve"> og Description</w:t>
      </w:r>
      <w:r>
        <w:t>Code</w:t>
      </w:r>
      <w:r w:rsidR="00E10809">
        <w:t xml:space="preserve">. </w:t>
      </w:r>
    </w:p>
    <w:p w14:paraId="5C04115A" w14:textId="77777777" w:rsidR="00910C75" w:rsidRDefault="00910C75" w:rsidP="00910C75"/>
    <w:p w14:paraId="2F7CCAEF" w14:textId="77777777" w:rsidR="00E10809" w:rsidRDefault="00E10809" w:rsidP="00E10809">
      <w:pPr>
        <w:pStyle w:val="Overskrift4"/>
      </w:pPr>
      <w:r>
        <w:t>Response</w:t>
      </w:r>
    </w:p>
    <w:p w14:paraId="3D11E31F" w14:textId="77777777" w:rsidR="00E10809" w:rsidRDefault="00E10809" w:rsidP="00910C75"/>
    <w:p w14:paraId="4A3F4C29" w14:textId="23F42FA4" w:rsidR="00483C63" w:rsidRDefault="00483C63" w:rsidP="00483C63">
      <w:pPr>
        <w:ind w:left="284" w:hanging="284"/>
        <w:rPr>
          <w:rFonts w:ascii="Verdana" w:hAnsi="Verdana"/>
          <w:b/>
          <w:bCs/>
        </w:rPr>
      </w:pPr>
      <w:r w:rsidRPr="006274D6">
        <w:tab/>
      </w:r>
      <w:r w:rsidRPr="001302CA">
        <w:rPr>
          <w:rFonts w:ascii="Verdana" w:hAnsi="Verdana"/>
          <w:b/>
          <w:bCs/>
        </w:rPr>
        <w:t>Status</w:t>
      </w:r>
      <w:r>
        <w:rPr>
          <w:rFonts w:ascii="Verdana" w:hAnsi="Verdana"/>
          <w:b/>
          <w:bCs/>
        </w:rPr>
        <w:t>Code</w:t>
      </w:r>
    </w:p>
    <w:p w14:paraId="79599470" w14:textId="063BE728" w:rsidR="00483C63" w:rsidRDefault="00483C63" w:rsidP="00483C63">
      <w:pPr>
        <w:ind w:left="284" w:hanging="284"/>
      </w:pPr>
      <w:r w:rsidRPr="001302CA">
        <w:tab/>
      </w:r>
      <w:r w:rsidRPr="001302CA">
        <w:tab/>
        <w:t>Feltet</w:t>
      </w:r>
      <w:r>
        <w:t xml:space="preserve"> er et integer felt</w:t>
      </w:r>
      <w:r w:rsidR="00C158DC">
        <w:t>,</w:t>
      </w:r>
      <w:r>
        <w:t xml:space="preserve"> hvis kode beskriver systemets håndtering af </w:t>
      </w:r>
      <w:r w:rsidR="00C158DC">
        <w:t>den indsendte</w:t>
      </w:r>
      <w:r>
        <w:t>.</w:t>
      </w:r>
      <w:r>
        <w:br/>
      </w:r>
      <w:r>
        <w:tab/>
      </w:r>
      <w:r w:rsidR="00C158DC">
        <w:t xml:space="preserve">Neden for </w:t>
      </w:r>
      <w:r>
        <w:t>er koderne listet med deres betydning</w:t>
      </w:r>
      <w:r w:rsidR="00C158DC">
        <w:t>:</w:t>
      </w:r>
    </w:p>
    <w:p w14:paraId="1014E7A8" w14:textId="1A9BF1F3" w:rsidR="00C90E64" w:rsidRPr="000D00EA" w:rsidRDefault="00483C63" w:rsidP="00DC0EDC">
      <w:pPr>
        <w:ind w:left="851" w:hanging="851"/>
      </w:pPr>
      <w:r>
        <w:tab/>
      </w:r>
      <w:r w:rsidRPr="006274D6">
        <w:t xml:space="preserve">1 </w:t>
      </w:r>
      <w:r>
        <w:t xml:space="preserve">- </w:t>
      </w:r>
      <w:r w:rsidRPr="006274D6">
        <w:t>"</w:t>
      </w:r>
      <w:r>
        <w:t>Driftsforstyrrelse er korrigeret</w:t>
      </w:r>
      <w:r w:rsidRPr="006274D6">
        <w:t>"</w:t>
      </w:r>
      <w:r w:rsidRPr="006274D6">
        <w:tab/>
      </w:r>
      <w:r w:rsidRPr="006274D6">
        <w:tab/>
      </w:r>
      <w:r w:rsidRPr="006274D6">
        <w:tab/>
      </w:r>
      <w:r>
        <w:br/>
        <w:t>2 - "Driftsforstyrrelsen er fjernet"</w:t>
      </w:r>
      <w:r w:rsidRPr="006274D6">
        <w:br/>
      </w:r>
      <w:r w:rsidRPr="006274D6">
        <w:tab/>
      </w:r>
      <w:r>
        <w:t>3</w:t>
      </w:r>
      <w:r w:rsidRPr="006274D6">
        <w:t xml:space="preserve"> </w:t>
      </w:r>
      <w:r>
        <w:t xml:space="preserve">- </w:t>
      </w:r>
      <w:r w:rsidRPr="006274D6">
        <w:t>"</w:t>
      </w:r>
      <w:r>
        <w:t>Description koden er ikke valid</w:t>
      </w:r>
      <w:r w:rsidRPr="006274D6">
        <w:t>"</w:t>
      </w:r>
      <w:r w:rsidRPr="006274D6">
        <w:br/>
      </w:r>
    </w:p>
    <w:sectPr w:rsidR="00C90E64" w:rsidRPr="000D00EA" w:rsidSect="00A8011C">
      <w:headerReference w:type="default" r:id="rId13"/>
      <w:footerReference w:type="default" r:id="rId14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1F659" w14:textId="77777777" w:rsidR="009A6C34" w:rsidRDefault="009A6C34">
      <w:r>
        <w:separator/>
      </w:r>
    </w:p>
  </w:endnote>
  <w:endnote w:type="continuationSeparator" w:id="0">
    <w:p w14:paraId="0DAC0916" w14:textId="77777777" w:rsidR="009A6C34" w:rsidRDefault="009A6C34">
      <w:r>
        <w:continuationSeparator/>
      </w:r>
    </w:p>
  </w:endnote>
  <w:endnote w:type="continuationNotice" w:id="1">
    <w:p w14:paraId="43869807" w14:textId="77777777" w:rsidR="009A6C34" w:rsidRDefault="009A6C3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7" w14:textId="31D7F0D5" w:rsidR="00FD1A8A" w:rsidRPr="000A7DC2" w:rsidRDefault="000A7DC2" w:rsidP="000A7DC2">
    <w:pPr>
      <w:jc w:val="both"/>
      <w:rPr>
        <w:color w:val="800080"/>
      </w:rPr>
    </w:pPr>
    <w:r>
      <w:rPr>
        <w:sz w:val="16"/>
        <w:szCs w:val="16"/>
      </w:rPr>
      <w:t>Sidst opdateret:</w:t>
    </w:r>
    <w:r w:rsidRPr="007F2CF9"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"dd-MM-yyyy"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26-02-2015</w:t>
    </w:r>
    <w:r>
      <w:rPr>
        <w:sz w:val="16"/>
        <w:szCs w:val="16"/>
      </w:rPr>
      <w:fldChar w:fldCharType="end"/>
    </w:r>
    <w:r w:rsidRPr="007F2CF9">
      <w:rPr>
        <w:sz w:val="16"/>
        <w:szCs w:val="16"/>
      </w:rPr>
      <w:tab/>
    </w:r>
    <w:r w:rsidRPr="007F2CF9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F2CF9">
      <w:t xml:space="preserve">Side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PAGE </w:instrText>
    </w:r>
    <w:r w:rsidRPr="00B61FB4">
      <w:rPr>
        <w:rStyle w:val="BesgtHyperlink"/>
        <w:u w:val="none"/>
      </w:rPr>
      <w:fldChar w:fldCharType="separate"/>
    </w:r>
    <w:r>
      <w:rPr>
        <w:rStyle w:val="BesgtHyperlink"/>
        <w:noProof/>
        <w:u w:val="none"/>
      </w:rPr>
      <w:t>1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af </w:t>
    </w:r>
    <w:r w:rsidRPr="00B61FB4">
      <w:rPr>
        <w:rStyle w:val="BesgtHyperlink"/>
        <w:u w:val="none"/>
      </w:rPr>
      <w:fldChar w:fldCharType="begin"/>
    </w:r>
    <w:r w:rsidRPr="007F2CF9">
      <w:rPr>
        <w:rStyle w:val="BesgtHyperlink"/>
        <w:u w:val="none"/>
      </w:rPr>
      <w:instrText xml:space="preserve"> NUMPAGES </w:instrText>
    </w:r>
    <w:r w:rsidRPr="00B61FB4">
      <w:rPr>
        <w:rStyle w:val="BesgtHyperlink"/>
        <w:u w:val="none"/>
      </w:rPr>
      <w:fldChar w:fldCharType="separate"/>
    </w:r>
    <w:r>
      <w:rPr>
        <w:rStyle w:val="BesgtHyperlink"/>
        <w:noProof/>
        <w:u w:val="none"/>
      </w:rPr>
      <w:t>6</w:t>
    </w:r>
    <w:r w:rsidRPr="00B61FB4">
      <w:rPr>
        <w:rStyle w:val="BesgtHyperlink"/>
        <w:u w:val="none"/>
      </w:rPr>
      <w:fldChar w:fldCharType="end"/>
    </w:r>
    <w:r w:rsidRPr="007F2CF9">
      <w:rPr>
        <w:rStyle w:val="BesgtHyperlink"/>
        <w:u w:val="none"/>
      </w:rPr>
      <w:t xml:space="preserve"> sider</w:t>
    </w:r>
    <w:r w:rsidRPr="007F2CF9">
      <w:rPr>
        <w:rStyle w:val="BesgtHyperlink"/>
        <w:u w:val="non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E0894" w14:textId="77777777" w:rsidR="009A6C34" w:rsidRDefault="009A6C34">
      <w:r>
        <w:separator/>
      </w:r>
    </w:p>
  </w:footnote>
  <w:footnote w:type="continuationSeparator" w:id="0">
    <w:p w14:paraId="7EF08D21" w14:textId="77777777" w:rsidR="009A6C34" w:rsidRDefault="009A6C34">
      <w:r>
        <w:continuationSeparator/>
      </w:r>
    </w:p>
  </w:footnote>
  <w:footnote w:type="continuationNotice" w:id="1">
    <w:p w14:paraId="116E3DB0" w14:textId="77777777" w:rsidR="009A6C34" w:rsidRDefault="009A6C3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3" w14:textId="41EDB6AB" w:rsidR="00FD1A8A" w:rsidRPr="00AC094F" w:rsidRDefault="00FD1A8A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>Appendiks WS-02</w:t>
    </w:r>
  </w:p>
  <w:p w14:paraId="4813D874" w14:textId="77777777" w:rsidR="00FD1A8A" w:rsidRPr="00DA59F3" w:rsidRDefault="00FD1A8A" w:rsidP="00EB0FA0">
    <w:r>
      <w:rPr>
        <w:noProof/>
      </w:rPr>
      <w:drawing>
        <wp:inline distT="0" distB="0" distL="0" distR="0" wp14:anchorId="4813D878" wp14:editId="4813D879">
          <wp:extent cx="1219200" cy="276225"/>
          <wp:effectExtent l="0" t="0" r="0" b="0"/>
          <wp:docPr id="1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2709B68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C234B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F64B8"/>
    <w:multiLevelType w:val="hybridMultilevel"/>
    <w:tmpl w:val="1D1C45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04104"/>
    <w:multiLevelType w:val="hybridMultilevel"/>
    <w:tmpl w:val="CB5AC7F6"/>
    <w:lvl w:ilvl="0" w:tplc="04060011">
      <w:start w:val="1"/>
      <w:numFmt w:val="decimal"/>
      <w:lvlText w:val="%1)"/>
      <w:lvlJc w:val="left"/>
      <w:pPr>
        <w:ind w:left="2912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">
    <w:nsid w:val="04986408"/>
    <w:multiLevelType w:val="hybridMultilevel"/>
    <w:tmpl w:val="8F2C2016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5">
    <w:nsid w:val="0ABE5A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00B51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B3FF6"/>
    <w:multiLevelType w:val="hybridMultilevel"/>
    <w:tmpl w:val="C7C213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177628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A0001E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981FFA"/>
    <w:multiLevelType w:val="hybridMultilevel"/>
    <w:tmpl w:val="FFFC29DC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1">
    <w:nsid w:val="14581B9E"/>
    <w:multiLevelType w:val="hybridMultilevel"/>
    <w:tmpl w:val="7BAA892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2">
    <w:nsid w:val="163B0A12"/>
    <w:multiLevelType w:val="hybridMultilevel"/>
    <w:tmpl w:val="9D0A30D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0B1ED0"/>
    <w:multiLevelType w:val="hybridMultilevel"/>
    <w:tmpl w:val="A8A203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691F99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B160FB"/>
    <w:multiLevelType w:val="hybridMultilevel"/>
    <w:tmpl w:val="43E640C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D66F94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0D7D36"/>
    <w:multiLevelType w:val="hybridMultilevel"/>
    <w:tmpl w:val="1332D5D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0C21F5"/>
    <w:multiLevelType w:val="hybridMultilevel"/>
    <w:tmpl w:val="C32C256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9">
    <w:nsid w:val="1DE217EB"/>
    <w:multiLevelType w:val="hybridMultilevel"/>
    <w:tmpl w:val="EA928E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843704"/>
    <w:multiLevelType w:val="hybridMultilevel"/>
    <w:tmpl w:val="9C8E949A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1">
    <w:nsid w:val="20743912"/>
    <w:multiLevelType w:val="hybridMultilevel"/>
    <w:tmpl w:val="42924EC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2">
    <w:nsid w:val="259B54F0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8D3B97"/>
    <w:multiLevelType w:val="hybridMultilevel"/>
    <w:tmpl w:val="BB808FEE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4">
    <w:nsid w:val="27B169EA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1664AB"/>
    <w:multiLevelType w:val="hybridMultilevel"/>
    <w:tmpl w:val="A53C8A7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6">
    <w:nsid w:val="298331DF"/>
    <w:multiLevelType w:val="hybridMultilevel"/>
    <w:tmpl w:val="F4340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FAF17BC"/>
    <w:multiLevelType w:val="hybridMultilevel"/>
    <w:tmpl w:val="A99AE2C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3C123B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903BD5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5134CC2"/>
    <w:multiLevelType w:val="hybridMultilevel"/>
    <w:tmpl w:val="51C8C74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7E228F2"/>
    <w:multiLevelType w:val="hybridMultilevel"/>
    <w:tmpl w:val="EE803DE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880436B"/>
    <w:multiLevelType w:val="hybridMultilevel"/>
    <w:tmpl w:val="EAEAD9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CE55FA6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5E5AAC"/>
    <w:multiLevelType w:val="hybridMultilevel"/>
    <w:tmpl w:val="0B3667B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0594EC2"/>
    <w:multiLevelType w:val="hybridMultilevel"/>
    <w:tmpl w:val="6496233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37">
    <w:nsid w:val="491900D2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A8E78F5"/>
    <w:multiLevelType w:val="hybridMultilevel"/>
    <w:tmpl w:val="4036CD2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E293807"/>
    <w:multiLevelType w:val="hybridMultilevel"/>
    <w:tmpl w:val="9DBCD46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7C29FC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F011C8"/>
    <w:multiLevelType w:val="hybridMultilevel"/>
    <w:tmpl w:val="9BC8DE9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4C7292C"/>
    <w:multiLevelType w:val="hybridMultilevel"/>
    <w:tmpl w:val="4F18A9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4FF7DBE"/>
    <w:multiLevelType w:val="hybridMultilevel"/>
    <w:tmpl w:val="5C441BC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6CB69DA"/>
    <w:multiLevelType w:val="hybridMultilevel"/>
    <w:tmpl w:val="1826BA50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5">
    <w:nsid w:val="5856211D"/>
    <w:multiLevelType w:val="hybridMultilevel"/>
    <w:tmpl w:val="3428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F1610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2E1BEA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3767873"/>
    <w:multiLevelType w:val="hybridMultilevel"/>
    <w:tmpl w:val="996AED7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5BF13CB"/>
    <w:multiLevelType w:val="hybridMultilevel"/>
    <w:tmpl w:val="DCFEABC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367458"/>
    <w:multiLevelType w:val="hybridMultilevel"/>
    <w:tmpl w:val="542C8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74F165D"/>
    <w:multiLevelType w:val="hybridMultilevel"/>
    <w:tmpl w:val="5136E46A"/>
    <w:lvl w:ilvl="0" w:tplc="09A2D86C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9104F8B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F06A20"/>
    <w:multiLevelType w:val="hybridMultilevel"/>
    <w:tmpl w:val="ECDC4F0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08E4031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CA431C"/>
    <w:multiLevelType w:val="hybridMultilevel"/>
    <w:tmpl w:val="6EFE7AB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27829E2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4A81DEA"/>
    <w:multiLevelType w:val="hybridMultilevel"/>
    <w:tmpl w:val="FADEAD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5D65CD2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70C48D5"/>
    <w:multiLevelType w:val="hybridMultilevel"/>
    <w:tmpl w:val="6EDA3C1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7A5553A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9A054EE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B5127B2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DD77093"/>
    <w:multiLevelType w:val="hybridMultilevel"/>
    <w:tmpl w:val="E55CA2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E8D2D7F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8"/>
  </w:num>
  <w:num w:numId="3">
    <w:abstractNumId w:val="15"/>
  </w:num>
  <w:num w:numId="4">
    <w:abstractNumId w:val="48"/>
  </w:num>
  <w:num w:numId="5">
    <w:abstractNumId w:val="9"/>
  </w:num>
  <w:num w:numId="6">
    <w:abstractNumId w:val="46"/>
  </w:num>
  <w:num w:numId="7">
    <w:abstractNumId w:val="16"/>
  </w:num>
  <w:num w:numId="8">
    <w:abstractNumId w:val="5"/>
  </w:num>
  <w:num w:numId="9">
    <w:abstractNumId w:val="14"/>
  </w:num>
  <w:num w:numId="10">
    <w:abstractNumId w:val="47"/>
  </w:num>
  <w:num w:numId="11">
    <w:abstractNumId w:val="7"/>
  </w:num>
  <w:num w:numId="12">
    <w:abstractNumId w:val="43"/>
  </w:num>
  <w:num w:numId="13">
    <w:abstractNumId w:val="59"/>
  </w:num>
  <w:num w:numId="14">
    <w:abstractNumId w:val="41"/>
  </w:num>
  <w:num w:numId="15">
    <w:abstractNumId w:val="35"/>
  </w:num>
  <w:num w:numId="16">
    <w:abstractNumId w:val="54"/>
  </w:num>
  <w:num w:numId="17">
    <w:abstractNumId w:val="30"/>
  </w:num>
  <w:num w:numId="18">
    <w:abstractNumId w:val="2"/>
  </w:num>
  <w:num w:numId="19">
    <w:abstractNumId w:val="34"/>
  </w:num>
  <w:num w:numId="20">
    <w:abstractNumId w:val="45"/>
  </w:num>
  <w:num w:numId="21">
    <w:abstractNumId w:val="17"/>
  </w:num>
  <w:num w:numId="22">
    <w:abstractNumId w:val="25"/>
  </w:num>
  <w:num w:numId="23">
    <w:abstractNumId w:val="36"/>
  </w:num>
  <w:num w:numId="24">
    <w:abstractNumId w:val="11"/>
  </w:num>
  <w:num w:numId="25">
    <w:abstractNumId w:val="3"/>
  </w:num>
  <w:num w:numId="26">
    <w:abstractNumId w:val="18"/>
  </w:num>
  <w:num w:numId="27">
    <w:abstractNumId w:val="20"/>
  </w:num>
  <w:num w:numId="28">
    <w:abstractNumId w:val="23"/>
  </w:num>
  <w:num w:numId="29">
    <w:abstractNumId w:val="21"/>
  </w:num>
  <w:num w:numId="30">
    <w:abstractNumId w:val="10"/>
  </w:num>
  <w:num w:numId="31">
    <w:abstractNumId w:val="4"/>
  </w:num>
  <w:num w:numId="32">
    <w:abstractNumId w:val="44"/>
  </w:num>
  <w:num w:numId="33">
    <w:abstractNumId w:val="55"/>
  </w:num>
  <w:num w:numId="34">
    <w:abstractNumId w:val="62"/>
  </w:num>
  <w:num w:numId="35">
    <w:abstractNumId w:val="52"/>
  </w:num>
  <w:num w:numId="36">
    <w:abstractNumId w:val="24"/>
  </w:num>
  <w:num w:numId="37">
    <w:abstractNumId w:val="8"/>
  </w:num>
  <w:num w:numId="38">
    <w:abstractNumId w:val="61"/>
  </w:num>
  <w:num w:numId="39">
    <w:abstractNumId w:val="1"/>
  </w:num>
  <w:num w:numId="40">
    <w:abstractNumId w:val="22"/>
  </w:num>
  <w:num w:numId="41">
    <w:abstractNumId w:val="49"/>
  </w:num>
  <w:num w:numId="42">
    <w:abstractNumId w:val="53"/>
  </w:num>
  <w:num w:numId="43">
    <w:abstractNumId w:val="56"/>
  </w:num>
  <w:num w:numId="44">
    <w:abstractNumId w:val="37"/>
  </w:num>
  <w:num w:numId="45">
    <w:abstractNumId w:val="63"/>
  </w:num>
  <w:num w:numId="46">
    <w:abstractNumId w:val="32"/>
  </w:num>
  <w:num w:numId="47">
    <w:abstractNumId w:val="39"/>
  </w:num>
  <w:num w:numId="48">
    <w:abstractNumId w:val="6"/>
  </w:num>
  <w:num w:numId="49">
    <w:abstractNumId w:val="64"/>
  </w:num>
  <w:num w:numId="50">
    <w:abstractNumId w:val="58"/>
  </w:num>
  <w:num w:numId="51">
    <w:abstractNumId w:val="60"/>
  </w:num>
  <w:num w:numId="52">
    <w:abstractNumId w:val="12"/>
  </w:num>
  <w:num w:numId="53">
    <w:abstractNumId w:val="40"/>
  </w:num>
  <w:num w:numId="54">
    <w:abstractNumId w:val="19"/>
  </w:num>
  <w:num w:numId="55">
    <w:abstractNumId w:val="38"/>
  </w:num>
  <w:num w:numId="56">
    <w:abstractNumId w:val="27"/>
  </w:num>
  <w:num w:numId="57">
    <w:abstractNumId w:val="31"/>
  </w:num>
  <w:num w:numId="58">
    <w:abstractNumId w:val="57"/>
  </w:num>
  <w:num w:numId="59">
    <w:abstractNumId w:val="29"/>
  </w:num>
  <w:num w:numId="60">
    <w:abstractNumId w:val="26"/>
  </w:num>
  <w:num w:numId="61">
    <w:abstractNumId w:val="42"/>
  </w:num>
  <w:num w:numId="62">
    <w:abstractNumId w:val="50"/>
  </w:num>
  <w:num w:numId="63">
    <w:abstractNumId w:val="13"/>
  </w:num>
  <w:num w:numId="64">
    <w:abstractNumId w:val="51"/>
  </w:num>
  <w:num w:numId="65">
    <w:abstractNumId w:val="3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15"/>
    <w:rsid w:val="0000275A"/>
    <w:rsid w:val="00002CD6"/>
    <w:rsid w:val="00003F9D"/>
    <w:rsid w:val="0000451B"/>
    <w:rsid w:val="00004531"/>
    <w:rsid w:val="000055F6"/>
    <w:rsid w:val="000057B4"/>
    <w:rsid w:val="00007A38"/>
    <w:rsid w:val="0001053F"/>
    <w:rsid w:val="00011206"/>
    <w:rsid w:val="00011591"/>
    <w:rsid w:val="000117B2"/>
    <w:rsid w:val="00011F36"/>
    <w:rsid w:val="00017A50"/>
    <w:rsid w:val="00022743"/>
    <w:rsid w:val="0002348C"/>
    <w:rsid w:val="00023A75"/>
    <w:rsid w:val="00024546"/>
    <w:rsid w:val="00025C7A"/>
    <w:rsid w:val="00026325"/>
    <w:rsid w:val="00032105"/>
    <w:rsid w:val="00032A81"/>
    <w:rsid w:val="0003368F"/>
    <w:rsid w:val="0003409C"/>
    <w:rsid w:val="000363E3"/>
    <w:rsid w:val="00036BFC"/>
    <w:rsid w:val="0003710F"/>
    <w:rsid w:val="00037EE1"/>
    <w:rsid w:val="00040CBE"/>
    <w:rsid w:val="0004125F"/>
    <w:rsid w:val="00041B0E"/>
    <w:rsid w:val="00043962"/>
    <w:rsid w:val="0004453C"/>
    <w:rsid w:val="00046552"/>
    <w:rsid w:val="00047243"/>
    <w:rsid w:val="0004731A"/>
    <w:rsid w:val="00050CBB"/>
    <w:rsid w:val="00051375"/>
    <w:rsid w:val="00051B8C"/>
    <w:rsid w:val="00052895"/>
    <w:rsid w:val="000544C5"/>
    <w:rsid w:val="00054835"/>
    <w:rsid w:val="0005495E"/>
    <w:rsid w:val="00057028"/>
    <w:rsid w:val="00057168"/>
    <w:rsid w:val="000578E0"/>
    <w:rsid w:val="00057C03"/>
    <w:rsid w:val="00057C0B"/>
    <w:rsid w:val="00057DAA"/>
    <w:rsid w:val="0006046F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8049C"/>
    <w:rsid w:val="00084187"/>
    <w:rsid w:val="00085E0B"/>
    <w:rsid w:val="00086AA7"/>
    <w:rsid w:val="00086D6D"/>
    <w:rsid w:val="000872E8"/>
    <w:rsid w:val="00087911"/>
    <w:rsid w:val="00087F50"/>
    <w:rsid w:val="00090E7A"/>
    <w:rsid w:val="00091211"/>
    <w:rsid w:val="0009284D"/>
    <w:rsid w:val="00092D3C"/>
    <w:rsid w:val="000930D4"/>
    <w:rsid w:val="00093197"/>
    <w:rsid w:val="0009438F"/>
    <w:rsid w:val="0009464F"/>
    <w:rsid w:val="00094727"/>
    <w:rsid w:val="00094EE8"/>
    <w:rsid w:val="00095E04"/>
    <w:rsid w:val="00096050"/>
    <w:rsid w:val="00096A88"/>
    <w:rsid w:val="000A325D"/>
    <w:rsid w:val="000A3ED2"/>
    <w:rsid w:val="000A4C95"/>
    <w:rsid w:val="000A5286"/>
    <w:rsid w:val="000A5510"/>
    <w:rsid w:val="000A5D01"/>
    <w:rsid w:val="000A614D"/>
    <w:rsid w:val="000A6DEE"/>
    <w:rsid w:val="000A6F7B"/>
    <w:rsid w:val="000A7DC2"/>
    <w:rsid w:val="000B1D07"/>
    <w:rsid w:val="000B268F"/>
    <w:rsid w:val="000B28F1"/>
    <w:rsid w:val="000B29A5"/>
    <w:rsid w:val="000B36D1"/>
    <w:rsid w:val="000B3EDB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831"/>
    <w:rsid w:val="000D0E61"/>
    <w:rsid w:val="000D153B"/>
    <w:rsid w:val="000D1C4C"/>
    <w:rsid w:val="000D30D7"/>
    <w:rsid w:val="000D3D5C"/>
    <w:rsid w:val="000D3DD1"/>
    <w:rsid w:val="000D3E1C"/>
    <w:rsid w:val="000D712B"/>
    <w:rsid w:val="000D7E20"/>
    <w:rsid w:val="000E4BF0"/>
    <w:rsid w:val="000E5276"/>
    <w:rsid w:val="000E5AE3"/>
    <w:rsid w:val="000E5C75"/>
    <w:rsid w:val="000E7C47"/>
    <w:rsid w:val="000E7E46"/>
    <w:rsid w:val="000F00E2"/>
    <w:rsid w:val="000F109C"/>
    <w:rsid w:val="000F32A4"/>
    <w:rsid w:val="000F43D4"/>
    <w:rsid w:val="000F49D5"/>
    <w:rsid w:val="000F4BEF"/>
    <w:rsid w:val="000F59AA"/>
    <w:rsid w:val="0010005A"/>
    <w:rsid w:val="0010067E"/>
    <w:rsid w:val="0010100D"/>
    <w:rsid w:val="001030AB"/>
    <w:rsid w:val="00103756"/>
    <w:rsid w:val="00103824"/>
    <w:rsid w:val="0010489E"/>
    <w:rsid w:val="00104934"/>
    <w:rsid w:val="00104CD3"/>
    <w:rsid w:val="001055B3"/>
    <w:rsid w:val="001058C5"/>
    <w:rsid w:val="001066B5"/>
    <w:rsid w:val="00107D42"/>
    <w:rsid w:val="00107EAF"/>
    <w:rsid w:val="00112594"/>
    <w:rsid w:val="001147FE"/>
    <w:rsid w:val="00114DB9"/>
    <w:rsid w:val="00116152"/>
    <w:rsid w:val="001174D9"/>
    <w:rsid w:val="00117C41"/>
    <w:rsid w:val="00120EDB"/>
    <w:rsid w:val="00121912"/>
    <w:rsid w:val="00121E6B"/>
    <w:rsid w:val="00123BE8"/>
    <w:rsid w:val="00124EBA"/>
    <w:rsid w:val="00124ED1"/>
    <w:rsid w:val="00125548"/>
    <w:rsid w:val="00127B3B"/>
    <w:rsid w:val="00127E9D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60C5D"/>
    <w:rsid w:val="001626E7"/>
    <w:rsid w:val="001636E1"/>
    <w:rsid w:val="00164E72"/>
    <w:rsid w:val="00166418"/>
    <w:rsid w:val="001668BF"/>
    <w:rsid w:val="00171356"/>
    <w:rsid w:val="00171D82"/>
    <w:rsid w:val="00171F2D"/>
    <w:rsid w:val="001733F6"/>
    <w:rsid w:val="00173FDC"/>
    <w:rsid w:val="0017460F"/>
    <w:rsid w:val="0017475E"/>
    <w:rsid w:val="001755D3"/>
    <w:rsid w:val="00176630"/>
    <w:rsid w:val="00176D4C"/>
    <w:rsid w:val="00176E71"/>
    <w:rsid w:val="001776F0"/>
    <w:rsid w:val="001819D3"/>
    <w:rsid w:val="00181DBD"/>
    <w:rsid w:val="00181EBA"/>
    <w:rsid w:val="0018288A"/>
    <w:rsid w:val="001832B5"/>
    <w:rsid w:val="001838CB"/>
    <w:rsid w:val="0018426D"/>
    <w:rsid w:val="0018563B"/>
    <w:rsid w:val="00187DE2"/>
    <w:rsid w:val="00187FDB"/>
    <w:rsid w:val="0019080F"/>
    <w:rsid w:val="00196343"/>
    <w:rsid w:val="001A0D0E"/>
    <w:rsid w:val="001A1BDB"/>
    <w:rsid w:val="001A1D6C"/>
    <w:rsid w:val="001A3AAA"/>
    <w:rsid w:val="001A5764"/>
    <w:rsid w:val="001A5CE4"/>
    <w:rsid w:val="001A63E4"/>
    <w:rsid w:val="001A72E0"/>
    <w:rsid w:val="001A7A0B"/>
    <w:rsid w:val="001A7BC9"/>
    <w:rsid w:val="001B04D7"/>
    <w:rsid w:val="001B11CD"/>
    <w:rsid w:val="001B2C98"/>
    <w:rsid w:val="001B3009"/>
    <w:rsid w:val="001B349F"/>
    <w:rsid w:val="001B5323"/>
    <w:rsid w:val="001B7592"/>
    <w:rsid w:val="001C116B"/>
    <w:rsid w:val="001C1B91"/>
    <w:rsid w:val="001C22DE"/>
    <w:rsid w:val="001C295B"/>
    <w:rsid w:val="001C2B34"/>
    <w:rsid w:val="001C3F88"/>
    <w:rsid w:val="001D1781"/>
    <w:rsid w:val="001D1D82"/>
    <w:rsid w:val="001D213F"/>
    <w:rsid w:val="001D3073"/>
    <w:rsid w:val="001D3D84"/>
    <w:rsid w:val="001D6CAD"/>
    <w:rsid w:val="001D7B4F"/>
    <w:rsid w:val="001D7BBD"/>
    <w:rsid w:val="001E0199"/>
    <w:rsid w:val="001E222F"/>
    <w:rsid w:val="001E2EA3"/>
    <w:rsid w:val="001E2F2A"/>
    <w:rsid w:val="001E3111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84E"/>
    <w:rsid w:val="001F2906"/>
    <w:rsid w:val="001F30A1"/>
    <w:rsid w:val="001F4412"/>
    <w:rsid w:val="001F57FB"/>
    <w:rsid w:val="001F6AC1"/>
    <w:rsid w:val="001F7D67"/>
    <w:rsid w:val="002003CE"/>
    <w:rsid w:val="00200586"/>
    <w:rsid w:val="00200EEC"/>
    <w:rsid w:val="0020110E"/>
    <w:rsid w:val="00201F38"/>
    <w:rsid w:val="002020DD"/>
    <w:rsid w:val="00202914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2A55"/>
    <w:rsid w:val="00213FC7"/>
    <w:rsid w:val="00214301"/>
    <w:rsid w:val="00214F51"/>
    <w:rsid w:val="0021554A"/>
    <w:rsid w:val="002156F0"/>
    <w:rsid w:val="0021595A"/>
    <w:rsid w:val="00215BDD"/>
    <w:rsid w:val="00216600"/>
    <w:rsid w:val="00216712"/>
    <w:rsid w:val="0021765C"/>
    <w:rsid w:val="002177B2"/>
    <w:rsid w:val="00217BF6"/>
    <w:rsid w:val="00222333"/>
    <w:rsid w:val="00222CFF"/>
    <w:rsid w:val="00222D95"/>
    <w:rsid w:val="00223405"/>
    <w:rsid w:val="002235AD"/>
    <w:rsid w:val="002241A7"/>
    <w:rsid w:val="00224716"/>
    <w:rsid w:val="00225752"/>
    <w:rsid w:val="002261A6"/>
    <w:rsid w:val="00226205"/>
    <w:rsid w:val="002269EE"/>
    <w:rsid w:val="00226A0D"/>
    <w:rsid w:val="00226CEC"/>
    <w:rsid w:val="00232EFC"/>
    <w:rsid w:val="002336E7"/>
    <w:rsid w:val="00233E07"/>
    <w:rsid w:val="00234CB4"/>
    <w:rsid w:val="00234FC8"/>
    <w:rsid w:val="00235133"/>
    <w:rsid w:val="00236471"/>
    <w:rsid w:val="00237C9B"/>
    <w:rsid w:val="00240000"/>
    <w:rsid w:val="002409A9"/>
    <w:rsid w:val="00242966"/>
    <w:rsid w:val="002439C5"/>
    <w:rsid w:val="0024454D"/>
    <w:rsid w:val="00245B86"/>
    <w:rsid w:val="002465EF"/>
    <w:rsid w:val="00247F98"/>
    <w:rsid w:val="00251216"/>
    <w:rsid w:val="00251D4B"/>
    <w:rsid w:val="00252AC0"/>
    <w:rsid w:val="002538F9"/>
    <w:rsid w:val="00254EA7"/>
    <w:rsid w:val="0025592C"/>
    <w:rsid w:val="00255CAF"/>
    <w:rsid w:val="00257678"/>
    <w:rsid w:val="00257AAF"/>
    <w:rsid w:val="00260BE1"/>
    <w:rsid w:val="00260DE2"/>
    <w:rsid w:val="002614F9"/>
    <w:rsid w:val="002625F0"/>
    <w:rsid w:val="0026556B"/>
    <w:rsid w:val="00266332"/>
    <w:rsid w:val="00266350"/>
    <w:rsid w:val="002671EE"/>
    <w:rsid w:val="0026784F"/>
    <w:rsid w:val="0026786F"/>
    <w:rsid w:val="002678BE"/>
    <w:rsid w:val="00267FF3"/>
    <w:rsid w:val="00271EFF"/>
    <w:rsid w:val="002727E5"/>
    <w:rsid w:val="002735E2"/>
    <w:rsid w:val="002736A9"/>
    <w:rsid w:val="0027387C"/>
    <w:rsid w:val="002748C1"/>
    <w:rsid w:val="00274DF4"/>
    <w:rsid w:val="00275162"/>
    <w:rsid w:val="00275CB6"/>
    <w:rsid w:val="0028208D"/>
    <w:rsid w:val="002830A9"/>
    <w:rsid w:val="0028370D"/>
    <w:rsid w:val="00285714"/>
    <w:rsid w:val="00285E87"/>
    <w:rsid w:val="00286E41"/>
    <w:rsid w:val="0028730A"/>
    <w:rsid w:val="0028765C"/>
    <w:rsid w:val="002876C9"/>
    <w:rsid w:val="00291811"/>
    <w:rsid w:val="002932F2"/>
    <w:rsid w:val="00293B5E"/>
    <w:rsid w:val="00293B72"/>
    <w:rsid w:val="002947CA"/>
    <w:rsid w:val="00294E38"/>
    <w:rsid w:val="002967B1"/>
    <w:rsid w:val="00296C41"/>
    <w:rsid w:val="002975A3"/>
    <w:rsid w:val="00297E7D"/>
    <w:rsid w:val="002A0253"/>
    <w:rsid w:val="002A067C"/>
    <w:rsid w:val="002A0746"/>
    <w:rsid w:val="002A1A60"/>
    <w:rsid w:val="002A3886"/>
    <w:rsid w:val="002A48C9"/>
    <w:rsid w:val="002A4B61"/>
    <w:rsid w:val="002A59F6"/>
    <w:rsid w:val="002A669F"/>
    <w:rsid w:val="002B01D7"/>
    <w:rsid w:val="002B0743"/>
    <w:rsid w:val="002B090D"/>
    <w:rsid w:val="002B24ED"/>
    <w:rsid w:val="002B2C9A"/>
    <w:rsid w:val="002B46C6"/>
    <w:rsid w:val="002B4D1E"/>
    <w:rsid w:val="002B5299"/>
    <w:rsid w:val="002B5A53"/>
    <w:rsid w:val="002C1FC6"/>
    <w:rsid w:val="002C2212"/>
    <w:rsid w:val="002C3307"/>
    <w:rsid w:val="002C4494"/>
    <w:rsid w:val="002C6662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3BD8"/>
    <w:rsid w:val="002D43F4"/>
    <w:rsid w:val="002D44F3"/>
    <w:rsid w:val="002D5389"/>
    <w:rsid w:val="002D73ED"/>
    <w:rsid w:val="002E238B"/>
    <w:rsid w:val="002E23A2"/>
    <w:rsid w:val="002E2A8A"/>
    <w:rsid w:val="002E323C"/>
    <w:rsid w:val="002E5083"/>
    <w:rsid w:val="002E5B1E"/>
    <w:rsid w:val="002E6B04"/>
    <w:rsid w:val="002E6E28"/>
    <w:rsid w:val="002E755D"/>
    <w:rsid w:val="002E7A5F"/>
    <w:rsid w:val="002F3A05"/>
    <w:rsid w:val="002F3DCD"/>
    <w:rsid w:val="002F75C2"/>
    <w:rsid w:val="003004F0"/>
    <w:rsid w:val="00301483"/>
    <w:rsid w:val="003032AA"/>
    <w:rsid w:val="003053BB"/>
    <w:rsid w:val="003066F3"/>
    <w:rsid w:val="003105E7"/>
    <w:rsid w:val="003119DA"/>
    <w:rsid w:val="003128DA"/>
    <w:rsid w:val="0031296B"/>
    <w:rsid w:val="00312C10"/>
    <w:rsid w:val="003131ED"/>
    <w:rsid w:val="00315183"/>
    <w:rsid w:val="003170B1"/>
    <w:rsid w:val="003200AE"/>
    <w:rsid w:val="0032322F"/>
    <w:rsid w:val="00323437"/>
    <w:rsid w:val="003268B8"/>
    <w:rsid w:val="00331095"/>
    <w:rsid w:val="00331FC1"/>
    <w:rsid w:val="0033243B"/>
    <w:rsid w:val="003336D0"/>
    <w:rsid w:val="003347AF"/>
    <w:rsid w:val="003358D4"/>
    <w:rsid w:val="00335D61"/>
    <w:rsid w:val="00335EE2"/>
    <w:rsid w:val="00342C51"/>
    <w:rsid w:val="0034318C"/>
    <w:rsid w:val="003431EB"/>
    <w:rsid w:val="00343279"/>
    <w:rsid w:val="00343720"/>
    <w:rsid w:val="00347EBB"/>
    <w:rsid w:val="0035085F"/>
    <w:rsid w:val="0035240F"/>
    <w:rsid w:val="0035263F"/>
    <w:rsid w:val="0035317E"/>
    <w:rsid w:val="00355E16"/>
    <w:rsid w:val="003563AC"/>
    <w:rsid w:val="00357396"/>
    <w:rsid w:val="003573F0"/>
    <w:rsid w:val="00361738"/>
    <w:rsid w:val="00362B0E"/>
    <w:rsid w:val="003640A8"/>
    <w:rsid w:val="003652F5"/>
    <w:rsid w:val="00365C30"/>
    <w:rsid w:val="00365FBE"/>
    <w:rsid w:val="00366D5C"/>
    <w:rsid w:val="0036723D"/>
    <w:rsid w:val="00367AF8"/>
    <w:rsid w:val="003701D9"/>
    <w:rsid w:val="003705DF"/>
    <w:rsid w:val="00370C67"/>
    <w:rsid w:val="00373791"/>
    <w:rsid w:val="00373C3D"/>
    <w:rsid w:val="00373EF0"/>
    <w:rsid w:val="0037533A"/>
    <w:rsid w:val="00375B8A"/>
    <w:rsid w:val="00376466"/>
    <w:rsid w:val="00380CF0"/>
    <w:rsid w:val="00381335"/>
    <w:rsid w:val="00381AA1"/>
    <w:rsid w:val="00381CA3"/>
    <w:rsid w:val="003829C5"/>
    <w:rsid w:val="00384717"/>
    <w:rsid w:val="003847CC"/>
    <w:rsid w:val="00384894"/>
    <w:rsid w:val="00385A4A"/>
    <w:rsid w:val="003907DF"/>
    <w:rsid w:val="003908EB"/>
    <w:rsid w:val="0039115F"/>
    <w:rsid w:val="003911BD"/>
    <w:rsid w:val="0039192C"/>
    <w:rsid w:val="00394BC4"/>
    <w:rsid w:val="003950FD"/>
    <w:rsid w:val="003A0510"/>
    <w:rsid w:val="003A1395"/>
    <w:rsid w:val="003A19D8"/>
    <w:rsid w:val="003A3BEE"/>
    <w:rsid w:val="003A606E"/>
    <w:rsid w:val="003B0FC2"/>
    <w:rsid w:val="003B1735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082A"/>
    <w:rsid w:val="003D1A4F"/>
    <w:rsid w:val="003D21DA"/>
    <w:rsid w:val="003D37FF"/>
    <w:rsid w:val="003D3B9B"/>
    <w:rsid w:val="003E026C"/>
    <w:rsid w:val="003E0DD5"/>
    <w:rsid w:val="003E15C3"/>
    <w:rsid w:val="003E3A04"/>
    <w:rsid w:val="003E4169"/>
    <w:rsid w:val="003E42EE"/>
    <w:rsid w:val="003E51A3"/>
    <w:rsid w:val="003F0B57"/>
    <w:rsid w:val="003F100E"/>
    <w:rsid w:val="003F3048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E64"/>
    <w:rsid w:val="004026AC"/>
    <w:rsid w:val="00403C85"/>
    <w:rsid w:val="004043E7"/>
    <w:rsid w:val="0040501A"/>
    <w:rsid w:val="00407918"/>
    <w:rsid w:val="004100B1"/>
    <w:rsid w:val="00411603"/>
    <w:rsid w:val="00412EAB"/>
    <w:rsid w:val="004131A2"/>
    <w:rsid w:val="00414723"/>
    <w:rsid w:val="00415162"/>
    <w:rsid w:val="004153A0"/>
    <w:rsid w:val="004156DA"/>
    <w:rsid w:val="0041644E"/>
    <w:rsid w:val="00416CF3"/>
    <w:rsid w:val="00416EF0"/>
    <w:rsid w:val="0041759E"/>
    <w:rsid w:val="00417989"/>
    <w:rsid w:val="00417F32"/>
    <w:rsid w:val="00420F44"/>
    <w:rsid w:val="0042196D"/>
    <w:rsid w:val="00421B5A"/>
    <w:rsid w:val="004228B3"/>
    <w:rsid w:val="00422F13"/>
    <w:rsid w:val="00422F58"/>
    <w:rsid w:val="00425FF8"/>
    <w:rsid w:val="004262FD"/>
    <w:rsid w:val="004300C7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7DE2"/>
    <w:rsid w:val="00450980"/>
    <w:rsid w:val="00451CEE"/>
    <w:rsid w:val="004529D0"/>
    <w:rsid w:val="00454AD4"/>
    <w:rsid w:val="00456256"/>
    <w:rsid w:val="0045688F"/>
    <w:rsid w:val="00457147"/>
    <w:rsid w:val="00457992"/>
    <w:rsid w:val="0046061E"/>
    <w:rsid w:val="00460B3D"/>
    <w:rsid w:val="004620EC"/>
    <w:rsid w:val="00463A93"/>
    <w:rsid w:val="00463FD9"/>
    <w:rsid w:val="00464361"/>
    <w:rsid w:val="00466F14"/>
    <w:rsid w:val="004671AA"/>
    <w:rsid w:val="00467E7D"/>
    <w:rsid w:val="004704B5"/>
    <w:rsid w:val="00470D42"/>
    <w:rsid w:val="00471A18"/>
    <w:rsid w:val="0047458A"/>
    <w:rsid w:val="00475F0A"/>
    <w:rsid w:val="004766E7"/>
    <w:rsid w:val="00476703"/>
    <w:rsid w:val="00476975"/>
    <w:rsid w:val="00476A73"/>
    <w:rsid w:val="00476B35"/>
    <w:rsid w:val="004773A1"/>
    <w:rsid w:val="00477742"/>
    <w:rsid w:val="0048083E"/>
    <w:rsid w:val="00482674"/>
    <w:rsid w:val="00483654"/>
    <w:rsid w:val="004837A6"/>
    <w:rsid w:val="00483C63"/>
    <w:rsid w:val="004842DB"/>
    <w:rsid w:val="0048446C"/>
    <w:rsid w:val="00484549"/>
    <w:rsid w:val="00484B9C"/>
    <w:rsid w:val="00484C65"/>
    <w:rsid w:val="004871FD"/>
    <w:rsid w:val="004876E2"/>
    <w:rsid w:val="00490535"/>
    <w:rsid w:val="00490786"/>
    <w:rsid w:val="00491470"/>
    <w:rsid w:val="00492791"/>
    <w:rsid w:val="0049338F"/>
    <w:rsid w:val="00493794"/>
    <w:rsid w:val="00494180"/>
    <w:rsid w:val="00496217"/>
    <w:rsid w:val="004971EC"/>
    <w:rsid w:val="004979CE"/>
    <w:rsid w:val="004A446F"/>
    <w:rsid w:val="004A56F5"/>
    <w:rsid w:val="004B0215"/>
    <w:rsid w:val="004B0BA9"/>
    <w:rsid w:val="004B197B"/>
    <w:rsid w:val="004B347F"/>
    <w:rsid w:val="004B3E76"/>
    <w:rsid w:val="004B3FED"/>
    <w:rsid w:val="004B5B9E"/>
    <w:rsid w:val="004B6046"/>
    <w:rsid w:val="004B7329"/>
    <w:rsid w:val="004C06EA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7B60"/>
    <w:rsid w:val="004E069C"/>
    <w:rsid w:val="004E17F5"/>
    <w:rsid w:val="004E2524"/>
    <w:rsid w:val="004E4D72"/>
    <w:rsid w:val="004E52BC"/>
    <w:rsid w:val="004E5816"/>
    <w:rsid w:val="004E586D"/>
    <w:rsid w:val="004E64C5"/>
    <w:rsid w:val="004E6F98"/>
    <w:rsid w:val="004F1AAE"/>
    <w:rsid w:val="004F3380"/>
    <w:rsid w:val="004F36E9"/>
    <w:rsid w:val="004F40DE"/>
    <w:rsid w:val="004F5272"/>
    <w:rsid w:val="004F636A"/>
    <w:rsid w:val="0050052D"/>
    <w:rsid w:val="00504C74"/>
    <w:rsid w:val="005051DB"/>
    <w:rsid w:val="00507829"/>
    <w:rsid w:val="00507D62"/>
    <w:rsid w:val="00511776"/>
    <w:rsid w:val="00511AB6"/>
    <w:rsid w:val="00512678"/>
    <w:rsid w:val="00512DEF"/>
    <w:rsid w:val="005135D9"/>
    <w:rsid w:val="00514696"/>
    <w:rsid w:val="0051547F"/>
    <w:rsid w:val="00515C7E"/>
    <w:rsid w:val="00516048"/>
    <w:rsid w:val="00516857"/>
    <w:rsid w:val="00521447"/>
    <w:rsid w:val="005231F7"/>
    <w:rsid w:val="005236BB"/>
    <w:rsid w:val="00525773"/>
    <w:rsid w:val="005259A4"/>
    <w:rsid w:val="0052736A"/>
    <w:rsid w:val="00531484"/>
    <w:rsid w:val="00531D92"/>
    <w:rsid w:val="00532C4B"/>
    <w:rsid w:val="00532F94"/>
    <w:rsid w:val="00533980"/>
    <w:rsid w:val="0053617B"/>
    <w:rsid w:val="00536586"/>
    <w:rsid w:val="00540DC9"/>
    <w:rsid w:val="00541A82"/>
    <w:rsid w:val="00542026"/>
    <w:rsid w:val="0054309B"/>
    <w:rsid w:val="005430EC"/>
    <w:rsid w:val="00543F06"/>
    <w:rsid w:val="005443C1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A39"/>
    <w:rsid w:val="00554620"/>
    <w:rsid w:val="005551A9"/>
    <w:rsid w:val="00556094"/>
    <w:rsid w:val="00557117"/>
    <w:rsid w:val="00561239"/>
    <w:rsid w:val="005618B1"/>
    <w:rsid w:val="00561F0D"/>
    <w:rsid w:val="00565E52"/>
    <w:rsid w:val="0056660D"/>
    <w:rsid w:val="005668C3"/>
    <w:rsid w:val="00567EE0"/>
    <w:rsid w:val="00570A71"/>
    <w:rsid w:val="00572E4E"/>
    <w:rsid w:val="00576CE0"/>
    <w:rsid w:val="0057750F"/>
    <w:rsid w:val="00582FD7"/>
    <w:rsid w:val="00583346"/>
    <w:rsid w:val="005833D3"/>
    <w:rsid w:val="00583822"/>
    <w:rsid w:val="005840B4"/>
    <w:rsid w:val="00584A61"/>
    <w:rsid w:val="00584D91"/>
    <w:rsid w:val="005857A5"/>
    <w:rsid w:val="00586AA8"/>
    <w:rsid w:val="00586F7E"/>
    <w:rsid w:val="005871E6"/>
    <w:rsid w:val="00587477"/>
    <w:rsid w:val="0058780D"/>
    <w:rsid w:val="00587F8B"/>
    <w:rsid w:val="00590796"/>
    <w:rsid w:val="00591159"/>
    <w:rsid w:val="0059142C"/>
    <w:rsid w:val="005915B3"/>
    <w:rsid w:val="005917CB"/>
    <w:rsid w:val="00591C9D"/>
    <w:rsid w:val="005935D6"/>
    <w:rsid w:val="00593778"/>
    <w:rsid w:val="00594324"/>
    <w:rsid w:val="00594C80"/>
    <w:rsid w:val="00595638"/>
    <w:rsid w:val="00596089"/>
    <w:rsid w:val="00596C24"/>
    <w:rsid w:val="00596CB0"/>
    <w:rsid w:val="005A0714"/>
    <w:rsid w:val="005A0776"/>
    <w:rsid w:val="005A0A53"/>
    <w:rsid w:val="005A1355"/>
    <w:rsid w:val="005A136B"/>
    <w:rsid w:val="005A22AD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A16"/>
    <w:rsid w:val="005B3E8A"/>
    <w:rsid w:val="005B6056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379E"/>
    <w:rsid w:val="005D3A3D"/>
    <w:rsid w:val="005D4505"/>
    <w:rsid w:val="005D4615"/>
    <w:rsid w:val="005D4A16"/>
    <w:rsid w:val="005D5776"/>
    <w:rsid w:val="005D5BD6"/>
    <w:rsid w:val="005D7F77"/>
    <w:rsid w:val="005E33C5"/>
    <w:rsid w:val="005E479F"/>
    <w:rsid w:val="005E4E70"/>
    <w:rsid w:val="005E7542"/>
    <w:rsid w:val="005E792D"/>
    <w:rsid w:val="005F0489"/>
    <w:rsid w:val="005F0FE1"/>
    <w:rsid w:val="005F1018"/>
    <w:rsid w:val="005F1B2C"/>
    <w:rsid w:val="005F1D34"/>
    <w:rsid w:val="005F24E6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663"/>
    <w:rsid w:val="00607911"/>
    <w:rsid w:val="00607FA9"/>
    <w:rsid w:val="006102B5"/>
    <w:rsid w:val="00612583"/>
    <w:rsid w:val="00612DD4"/>
    <w:rsid w:val="00613FAF"/>
    <w:rsid w:val="0061608B"/>
    <w:rsid w:val="006166B9"/>
    <w:rsid w:val="006171C3"/>
    <w:rsid w:val="00617246"/>
    <w:rsid w:val="006203E2"/>
    <w:rsid w:val="00620D89"/>
    <w:rsid w:val="00620ED0"/>
    <w:rsid w:val="006215F2"/>
    <w:rsid w:val="00621EF3"/>
    <w:rsid w:val="00622531"/>
    <w:rsid w:val="006232D6"/>
    <w:rsid w:val="00623F86"/>
    <w:rsid w:val="00624C8C"/>
    <w:rsid w:val="006250DE"/>
    <w:rsid w:val="006259A9"/>
    <w:rsid w:val="00625C46"/>
    <w:rsid w:val="00625E2E"/>
    <w:rsid w:val="0062694A"/>
    <w:rsid w:val="00626950"/>
    <w:rsid w:val="00626BBF"/>
    <w:rsid w:val="006274D6"/>
    <w:rsid w:val="00627948"/>
    <w:rsid w:val="00627E98"/>
    <w:rsid w:val="00631D1F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8D3"/>
    <w:rsid w:val="00651942"/>
    <w:rsid w:val="00654BA9"/>
    <w:rsid w:val="00654E96"/>
    <w:rsid w:val="00654F1E"/>
    <w:rsid w:val="00654FEE"/>
    <w:rsid w:val="006552B8"/>
    <w:rsid w:val="00656AA8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ADD"/>
    <w:rsid w:val="00672EDF"/>
    <w:rsid w:val="00675CFB"/>
    <w:rsid w:val="006778AB"/>
    <w:rsid w:val="00681465"/>
    <w:rsid w:val="00681EBE"/>
    <w:rsid w:val="00682250"/>
    <w:rsid w:val="00682A99"/>
    <w:rsid w:val="00683348"/>
    <w:rsid w:val="0068343F"/>
    <w:rsid w:val="00683A86"/>
    <w:rsid w:val="0068605A"/>
    <w:rsid w:val="006879CE"/>
    <w:rsid w:val="00687B8E"/>
    <w:rsid w:val="00694CBE"/>
    <w:rsid w:val="00695777"/>
    <w:rsid w:val="0069723B"/>
    <w:rsid w:val="006975DC"/>
    <w:rsid w:val="006A1172"/>
    <w:rsid w:val="006A2632"/>
    <w:rsid w:val="006B0492"/>
    <w:rsid w:val="006B0544"/>
    <w:rsid w:val="006B08D0"/>
    <w:rsid w:val="006B19BA"/>
    <w:rsid w:val="006B1DA9"/>
    <w:rsid w:val="006B39D8"/>
    <w:rsid w:val="006B410C"/>
    <w:rsid w:val="006B4509"/>
    <w:rsid w:val="006B5C1A"/>
    <w:rsid w:val="006B5C89"/>
    <w:rsid w:val="006C07DC"/>
    <w:rsid w:val="006C2297"/>
    <w:rsid w:val="006C25C9"/>
    <w:rsid w:val="006C38A2"/>
    <w:rsid w:val="006C3D7F"/>
    <w:rsid w:val="006C4CAC"/>
    <w:rsid w:val="006C5E8B"/>
    <w:rsid w:val="006C671C"/>
    <w:rsid w:val="006C6DA4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7128"/>
    <w:rsid w:val="006D71A8"/>
    <w:rsid w:val="006D74B7"/>
    <w:rsid w:val="006D7E4B"/>
    <w:rsid w:val="006E23E0"/>
    <w:rsid w:val="006E2652"/>
    <w:rsid w:val="006E3551"/>
    <w:rsid w:val="006E4497"/>
    <w:rsid w:val="006E4E6D"/>
    <w:rsid w:val="006E646F"/>
    <w:rsid w:val="006E79AD"/>
    <w:rsid w:val="006F03CB"/>
    <w:rsid w:val="006F06BE"/>
    <w:rsid w:val="006F17AC"/>
    <w:rsid w:val="006F1D7C"/>
    <w:rsid w:val="006F2742"/>
    <w:rsid w:val="006F3034"/>
    <w:rsid w:val="006F4D27"/>
    <w:rsid w:val="006F703B"/>
    <w:rsid w:val="006F7AA2"/>
    <w:rsid w:val="006F7E04"/>
    <w:rsid w:val="006F7FA2"/>
    <w:rsid w:val="007008B0"/>
    <w:rsid w:val="007014F1"/>
    <w:rsid w:val="007039CF"/>
    <w:rsid w:val="00703EF0"/>
    <w:rsid w:val="00704080"/>
    <w:rsid w:val="00705DFE"/>
    <w:rsid w:val="007062EC"/>
    <w:rsid w:val="00706DAC"/>
    <w:rsid w:val="007076E3"/>
    <w:rsid w:val="007079EE"/>
    <w:rsid w:val="007079FA"/>
    <w:rsid w:val="0071285D"/>
    <w:rsid w:val="00713D7A"/>
    <w:rsid w:val="00715B82"/>
    <w:rsid w:val="00716815"/>
    <w:rsid w:val="00717723"/>
    <w:rsid w:val="00717B93"/>
    <w:rsid w:val="0072026E"/>
    <w:rsid w:val="0072068E"/>
    <w:rsid w:val="007210DA"/>
    <w:rsid w:val="0072150D"/>
    <w:rsid w:val="00722C17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6B70"/>
    <w:rsid w:val="007409A0"/>
    <w:rsid w:val="00742544"/>
    <w:rsid w:val="00743C04"/>
    <w:rsid w:val="00745862"/>
    <w:rsid w:val="007505C8"/>
    <w:rsid w:val="0075063C"/>
    <w:rsid w:val="00751FBC"/>
    <w:rsid w:val="00753A0C"/>
    <w:rsid w:val="0075483F"/>
    <w:rsid w:val="00754AC2"/>
    <w:rsid w:val="00755E17"/>
    <w:rsid w:val="00757F64"/>
    <w:rsid w:val="007612DB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E18"/>
    <w:rsid w:val="00770FC3"/>
    <w:rsid w:val="0077206F"/>
    <w:rsid w:val="0077408E"/>
    <w:rsid w:val="00774892"/>
    <w:rsid w:val="00776D09"/>
    <w:rsid w:val="00777A26"/>
    <w:rsid w:val="0078067D"/>
    <w:rsid w:val="00782F12"/>
    <w:rsid w:val="00783243"/>
    <w:rsid w:val="0078345D"/>
    <w:rsid w:val="00783A79"/>
    <w:rsid w:val="00784273"/>
    <w:rsid w:val="00785A08"/>
    <w:rsid w:val="00785A3E"/>
    <w:rsid w:val="00786029"/>
    <w:rsid w:val="0078646A"/>
    <w:rsid w:val="007902B6"/>
    <w:rsid w:val="00791CAF"/>
    <w:rsid w:val="00791E1A"/>
    <w:rsid w:val="00792DDE"/>
    <w:rsid w:val="00793959"/>
    <w:rsid w:val="00794567"/>
    <w:rsid w:val="007950F8"/>
    <w:rsid w:val="00795D86"/>
    <w:rsid w:val="00797362"/>
    <w:rsid w:val="007A14EB"/>
    <w:rsid w:val="007A20CA"/>
    <w:rsid w:val="007A24E4"/>
    <w:rsid w:val="007A2A3F"/>
    <w:rsid w:val="007A2BC4"/>
    <w:rsid w:val="007A2ED4"/>
    <w:rsid w:val="007A3A77"/>
    <w:rsid w:val="007A515D"/>
    <w:rsid w:val="007A617B"/>
    <w:rsid w:val="007A6234"/>
    <w:rsid w:val="007A6EB1"/>
    <w:rsid w:val="007B06AE"/>
    <w:rsid w:val="007B0A77"/>
    <w:rsid w:val="007B4A17"/>
    <w:rsid w:val="007B5B98"/>
    <w:rsid w:val="007B7D46"/>
    <w:rsid w:val="007C037A"/>
    <w:rsid w:val="007C3E28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4071"/>
    <w:rsid w:val="007D4FFF"/>
    <w:rsid w:val="007D59C4"/>
    <w:rsid w:val="007D7EB1"/>
    <w:rsid w:val="007E03D6"/>
    <w:rsid w:val="007E080B"/>
    <w:rsid w:val="007E27BF"/>
    <w:rsid w:val="007E2B68"/>
    <w:rsid w:val="007E3FA7"/>
    <w:rsid w:val="007E4464"/>
    <w:rsid w:val="007E4665"/>
    <w:rsid w:val="007E582A"/>
    <w:rsid w:val="007E615E"/>
    <w:rsid w:val="007F20E1"/>
    <w:rsid w:val="007F3B42"/>
    <w:rsid w:val="007F4101"/>
    <w:rsid w:val="007F4868"/>
    <w:rsid w:val="00800A08"/>
    <w:rsid w:val="008015B8"/>
    <w:rsid w:val="00802281"/>
    <w:rsid w:val="0080498F"/>
    <w:rsid w:val="00804BD7"/>
    <w:rsid w:val="00804EC3"/>
    <w:rsid w:val="008063BB"/>
    <w:rsid w:val="00807AED"/>
    <w:rsid w:val="00807D91"/>
    <w:rsid w:val="00811B6C"/>
    <w:rsid w:val="00811C77"/>
    <w:rsid w:val="00811C8F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70F4"/>
    <w:rsid w:val="00827142"/>
    <w:rsid w:val="00831860"/>
    <w:rsid w:val="00832473"/>
    <w:rsid w:val="00832BD5"/>
    <w:rsid w:val="00832C26"/>
    <w:rsid w:val="0083398C"/>
    <w:rsid w:val="00833E44"/>
    <w:rsid w:val="00834F33"/>
    <w:rsid w:val="00835387"/>
    <w:rsid w:val="00835C2A"/>
    <w:rsid w:val="00836293"/>
    <w:rsid w:val="008367EB"/>
    <w:rsid w:val="0084094E"/>
    <w:rsid w:val="00841811"/>
    <w:rsid w:val="0084239C"/>
    <w:rsid w:val="008425DC"/>
    <w:rsid w:val="0084287C"/>
    <w:rsid w:val="00845255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5EA"/>
    <w:rsid w:val="008579BC"/>
    <w:rsid w:val="0086170F"/>
    <w:rsid w:val="0086242B"/>
    <w:rsid w:val="00863C1E"/>
    <w:rsid w:val="008645D7"/>
    <w:rsid w:val="00864BE3"/>
    <w:rsid w:val="00867049"/>
    <w:rsid w:val="00867CE4"/>
    <w:rsid w:val="0087014A"/>
    <w:rsid w:val="00872847"/>
    <w:rsid w:val="00873302"/>
    <w:rsid w:val="008736D7"/>
    <w:rsid w:val="00874617"/>
    <w:rsid w:val="00876BF1"/>
    <w:rsid w:val="00880752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782C"/>
    <w:rsid w:val="008A0B09"/>
    <w:rsid w:val="008A3578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3E74"/>
    <w:rsid w:val="008B4861"/>
    <w:rsid w:val="008B49DE"/>
    <w:rsid w:val="008B5A37"/>
    <w:rsid w:val="008B5B21"/>
    <w:rsid w:val="008C11DE"/>
    <w:rsid w:val="008C12EA"/>
    <w:rsid w:val="008C21C3"/>
    <w:rsid w:val="008C21F7"/>
    <w:rsid w:val="008C3D59"/>
    <w:rsid w:val="008C4530"/>
    <w:rsid w:val="008C4EB2"/>
    <w:rsid w:val="008C4F6D"/>
    <w:rsid w:val="008C5355"/>
    <w:rsid w:val="008D169A"/>
    <w:rsid w:val="008D24DC"/>
    <w:rsid w:val="008D26D2"/>
    <w:rsid w:val="008D56D1"/>
    <w:rsid w:val="008D6C9F"/>
    <w:rsid w:val="008D7172"/>
    <w:rsid w:val="008D7B4D"/>
    <w:rsid w:val="008E39F1"/>
    <w:rsid w:val="008E3B6A"/>
    <w:rsid w:val="008E430D"/>
    <w:rsid w:val="008E5578"/>
    <w:rsid w:val="008E6887"/>
    <w:rsid w:val="008E75F5"/>
    <w:rsid w:val="008E7968"/>
    <w:rsid w:val="008E7B13"/>
    <w:rsid w:val="008F00BD"/>
    <w:rsid w:val="008F0533"/>
    <w:rsid w:val="008F0C10"/>
    <w:rsid w:val="008F21B6"/>
    <w:rsid w:val="008F2C1F"/>
    <w:rsid w:val="008F2D36"/>
    <w:rsid w:val="008F4107"/>
    <w:rsid w:val="008F4497"/>
    <w:rsid w:val="008F4842"/>
    <w:rsid w:val="008F4851"/>
    <w:rsid w:val="008F5394"/>
    <w:rsid w:val="008F58A6"/>
    <w:rsid w:val="008F65D4"/>
    <w:rsid w:val="008F75FE"/>
    <w:rsid w:val="0090042D"/>
    <w:rsid w:val="00900F05"/>
    <w:rsid w:val="00901185"/>
    <w:rsid w:val="0090166B"/>
    <w:rsid w:val="00901E08"/>
    <w:rsid w:val="00903618"/>
    <w:rsid w:val="00903EF2"/>
    <w:rsid w:val="00904F26"/>
    <w:rsid w:val="009051AB"/>
    <w:rsid w:val="009069D4"/>
    <w:rsid w:val="00907E3A"/>
    <w:rsid w:val="00910686"/>
    <w:rsid w:val="00910C75"/>
    <w:rsid w:val="00911311"/>
    <w:rsid w:val="00911583"/>
    <w:rsid w:val="00912538"/>
    <w:rsid w:val="00913C4A"/>
    <w:rsid w:val="009140C6"/>
    <w:rsid w:val="00914ED9"/>
    <w:rsid w:val="00915FFB"/>
    <w:rsid w:val="00916867"/>
    <w:rsid w:val="00920D63"/>
    <w:rsid w:val="0092132F"/>
    <w:rsid w:val="0092305B"/>
    <w:rsid w:val="0092350A"/>
    <w:rsid w:val="009242AB"/>
    <w:rsid w:val="0092440A"/>
    <w:rsid w:val="009253A1"/>
    <w:rsid w:val="0092765F"/>
    <w:rsid w:val="009305D2"/>
    <w:rsid w:val="00930789"/>
    <w:rsid w:val="0093181F"/>
    <w:rsid w:val="009330FE"/>
    <w:rsid w:val="0093390B"/>
    <w:rsid w:val="009347DD"/>
    <w:rsid w:val="00935A92"/>
    <w:rsid w:val="00935D90"/>
    <w:rsid w:val="00936CFE"/>
    <w:rsid w:val="00942496"/>
    <w:rsid w:val="00943DFB"/>
    <w:rsid w:val="0094400F"/>
    <w:rsid w:val="00944528"/>
    <w:rsid w:val="00945845"/>
    <w:rsid w:val="00945B1E"/>
    <w:rsid w:val="00945C9B"/>
    <w:rsid w:val="0094749C"/>
    <w:rsid w:val="009500FA"/>
    <w:rsid w:val="009517AA"/>
    <w:rsid w:val="00952263"/>
    <w:rsid w:val="0095385F"/>
    <w:rsid w:val="00954433"/>
    <w:rsid w:val="009555F1"/>
    <w:rsid w:val="00955CA4"/>
    <w:rsid w:val="00957FEA"/>
    <w:rsid w:val="00961564"/>
    <w:rsid w:val="00961E10"/>
    <w:rsid w:val="00961EA1"/>
    <w:rsid w:val="00963515"/>
    <w:rsid w:val="0096463D"/>
    <w:rsid w:val="00967CD9"/>
    <w:rsid w:val="009705CB"/>
    <w:rsid w:val="009727B6"/>
    <w:rsid w:val="00972BF8"/>
    <w:rsid w:val="0097415C"/>
    <w:rsid w:val="00974D9C"/>
    <w:rsid w:val="0097620F"/>
    <w:rsid w:val="00976BA5"/>
    <w:rsid w:val="009802E3"/>
    <w:rsid w:val="0098036E"/>
    <w:rsid w:val="00981C17"/>
    <w:rsid w:val="0098313D"/>
    <w:rsid w:val="0098364B"/>
    <w:rsid w:val="009839D0"/>
    <w:rsid w:val="00984715"/>
    <w:rsid w:val="00984D68"/>
    <w:rsid w:val="00986695"/>
    <w:rsid w:val="00987A96"/>
    <w:rsid w:val="00990084"/>
    <w:rsid w:val="00991244"/>
    <w:rsid w:val="009914E5"/>
    <w:rsid w:val="00991910"/>
    <w:rsid w:val="00992BE5"/>
    <w:rsid w:val="00996693"/>
    <w:rsid w:val="009968F0"/>
    <w:rsid w:val="00997C27"/>
    <w:rsid w:val="009A1D13"/>
    <w:rsid w:val="009A1F42"/>
    <w:rsid w:val="009A2C4D"/>
    <w:rsid w:val="009A5B4E"/>
    <w:rsid w:val="009A647C"/>
    <w:rsid w:val="009A69B6"/>
    <w:rsid w:val="009A6C34"/>
    <w:rsid w:val="009A746E"/>
    <w:rsid w:val="009B184C"/>
    <w:rsid w:val="009B1CC3"/>
    <w:rsid w:val="009B1FBC"/>
    <w:rsid w:val="009B23C5"/>
    <w:rsid w:val="009B27F2"/>
    <w:rsid w:val="009B2A15"/>
    <w:rsid w:val="009B3FC5"/>
    <w:rsid w:val="009B45DC"/>
    <w:rsid w:val="009B49C3"/>
    <w:rsid w:val="009B4D77"/>
    <w:rsid w:val="009B4E22"/>
    <w:rsid w:val="009B50C9"/>
    <w:rsid w:val="009B5371"/>
    <w:rsid w:val="009B5E18"/>
    <w:rsid w:val="009B6003"/>
    <w:rsid w:val="009C07FF"/>
    <w:rsid w:val="009C0A8E"/>
    <w:rsid w:val="009C1F5C"/>
    <w:rsid w:val="009C46B6"/>
    <w:rsid w:val="009C52B3"/>
    <w:rsid w:val="009C6DB0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D70B8"/>
    <w:rsid w:val="009E0333"/>
    <w:rsid w:val="009E0667"/>
    <w:rsid w:val="009E0F39"/>
    <w:rsid w:val="009E17D5"/>
    <w:rsid w:val="009E217F"/>
    <w:rsid w:val="009E2F50"/>
    <w:rsid w:val="009E2FBC"/>
    <w:rsid w:val="009E3300"/>
    <w:rsid w:val="009E442E"/>
    <w:rsid w:val="009E4F07"/>
    <w:rsid w:val="009E5446"/>
    <w:rsid w:val="009E634E"/>
    <w:rsid w:val="009E650B"/>
    <w:rsid w:val="009E65BC"/>
    <w:rsid w:val="009F019F"/>
    <w:rsid w:val="009F54CE"/>
    <w:rsid w:val="009F59B0"/>
    <w:rsid w:val="009F76F2"/>
    <w:rsid w:val="009F7F39"/>
    <w:rsid w:val="009F7FC1"/>
    <w:rsid w:val="00A00BBF"/>
    <w:rsid w:val="00A03645"/>
    <w:rsid w:val="00A0595C"/>
    <w:rsid w:val="00A100F4"/>
    <w:rsid w:val="00A1116C"/>
    <w:rsid w:val="00A11728"/>
    <w:rsid w:val="00A1404F"/>
    <w:rsid w:val="00A155F2"/>
    <w:rsid w:val="00A16A37"/>
    <w:rsid w:val="00A20430"/>
    <w:rsid w:val="00A204C9"/>
    <w:rsid w:val="00A20601"/>
    <w:rsid w:val="00A2083F"/>
    <w:rsid w:val="00A21D63"/>
    <w:rsid w:val="00A22178"/>
    <w:rsid w:val="00A22E5E"/>
    <w:rsid w:val="00A24A09"/>
    <w:rsid w:val="00A25CB9"/>
    <w:rsid w:val="00A273C1"/>
    <w:rsid w:val="00A27DEE"/>
    <w:rsid w:val="00A3108C"/>
    <w:rsid w:val="00A31363"/>
    <w:rsid w:val="00A32888"/>
    <w:rsid w:val="00A32F78"/>
    <w:rsid w:val="00A346C9"/>
    <w:rsid w:val="00A35ACD"/>
    <w:rsid w:val="00A36DBD"/>
    <w:rsid w:val="00A374AC"/>
    <w:rsid w:val="00A40211"/>
    <w:rsid w:val="00A40C2F"/>
    <w:rsid w:val="00A42DD2"/>
    <w:rsid w:val="00A44D3E"/>
    <w:rsid w:val="00A47892"/>
    <w:rsid w:val="00A47903"/>
    <w:rsid w:val="00A5019B"/>
    <w:rsid w:val="00A50A57"/>
    <w:rsid w:val="00A519B2"/>
    <w:rsid w:val="00A52FC7"/>
    <w:rsid w:val="00A53040"/>
    <w:rsid w:val="00A5363A"/>
    <w:rsid w:val="00A56A4F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337C"/>
    <w:rsid w:val="00A74825"/>
    <w:rsid w:val="00A74F66"/>
    <w:rsid w:val="00A76127"/>
    <w:rsid w:val="00A767C2"/>
    <w:rsid w:val="00A77DAB"/>
    <w:rsid w:val="00A77E17"/>
    <w:rsid w:val="00A8011C"/>
    <w:rsid w:val="00A80D11"/>
    <w:rsid w:val="00A81958"/>
    <w:rsid w:val="00A845DF"/>
    <w:rsid w:val="00A84A5D"/>
    <w:rsid w:val="00A91767"/>
    <w:rsid w:val="00A9406D"/>
    <w:rsid w:val="00A943BB"/>
    <w:rsid w:val="00A94A0F"/>
    <w:rsid w:val="00A94ACF"/>
    <w:rsid w:val="00A957FC"/>
    <w:rsid w:val="00A95D56"/>
    <w:rsid w:val="00A96847"/>
    <w:rsid w:val="00A97DB6"/>
    <w:rsid w:val="00AA2405"/>
    <w:rsid w:val="00AA2AD1"/>
    <w:rsid w:val="00AA2B63"/>
    <w:rsid w:val="00AA2E11"/>
    <w:rsid w:val="00AA309D"/>
    <w:rsid w:val="00AA47D6"/>
    <w:rsid w:val="00AA5C05"/>
    <w:rsid w:val="00AA68F7"/>
    <w:rsid w:val="00AB0785"/>
    <w:rsid w:val="00AB0C51"/>
    <w:rsid w:val="00AB169F"/>
    <w:rsid w:val="00AB5172"/>
    <w:rsid w:val="00AB5572"/>
    <w:rsid w:val="00AB669B"/>
    <w:rsid w:val="00AB6A12"/>
    <w:rsid w:val="00AB7693"/>
    <w:rsid w:val="00AB7B0B"/>
    <w:rsid w:val="00AC0334"/>
    <w:rsid w:val="00AC0480"/>
    <w:rsid w:val="00AC094F"/>
    <w:rsid w:val="00AC0F2A"/>
    <w:rsid w:val="00AC2C98"/>
    <w:rsid w:val="00AD1255"/>
    <w:rsid w:val="00AD1B8F"/>
    <w:rsid w:val="00AD1CBB"/>
    <w:rsid w:val="00AD2BA4"/>
    <w:rsid w:val="00AD3473"/>
    <w:rsid w:val="00AD3F98"/>
    <w:rsid w:val="00AD5FDA"/>
    <w:rsid w:val="00AD69F5"/>
    <w:rsid w:val="00AD7EB9"/>
    <w:rsid w:val="00AE18FC"/>
    <w:rsid w:val="00AE23A6"/>
    <w:rsid w:val="00AE4FA3"/>
    <w:rsid w:val="00AE7B1D"/>
    <w:rsid w:val="00AF04C1"/>
    <w:rsid w:val="00AF12C1"/>
    <w:rsid w:val="00AF1CAC"/>
    <w:rsid w:val="00AF2B94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F53"/>
    <w:rsid w:val="00B06C1A"/>
    <w:rsid w:val="00B1183C"/>
    <w:rsid w:val="00B11A7D"/>
    <w:rsid w:val="00B13452"/>
    <w:rsid w:val="00B14988"/>
    <w:rsid w:val="00B158AC"/>
    <w:rsid w:val="00B15E8F"/>
    <w:rsid w:val="00B16388"/>
    <w:rsid w:val="00B16B2A"/>
    <w:rsid w:val="00B16E81"/>
    <w:rsid w:val="00B205F1"/>
    <w:rsid w:val="00B20A19"/>
    <w:rsid w:val="00B22E95"/>
    <w:rsid w:val="00B259F8"/>
    <w:rsid w:val="00B26BC7"/>
    <w:rsid w:val="00B33E17"/>
    <w:rsid w:val="00B348E2"/>
    <w:rsid w:val="00B3598F"/>
    <w:rsid w:val="00B35A61"/>
    <w:rsid w:val="00B368D7"/>
    <w:rsid w:val="00B37D49"/>
    <w:rsid w:val="00B40573"/>
    <w:rsid w:val="00B406B8"/>
    <w:rsid w:val="00B41D10"/>
    <w:rsid w:val="00B41DBE"/>
    <w:rsid w:val="00B42901"/>
    <w:rsid w:val="00B433C4"/>
    <w:rsid w:val="00B4433D"/>
    <w:rsid w:val="00B449D4"/>
    <w:rsid w:val="00B51158"/>
    <w:rsid w:val="00B52A6A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52DD"/>
    <w:rsid w:val="00B6649E"/>
    <w:rsid w:val="00B67BF5"/>
    <w:rsid w:val="00B705EE"/>
    <w:rsid w:val="00B711EF"/>
    <w:rsid w:val="00B7186C"/>
    <w:rsid w:val="00B72305"/>
    <w:rsid w:val="00B73BF9"/>
    <w:rsid w:val="00B73E0F"/>
    <w:rsid w:val="00B76A22"/>
    <w:rsid w:val="00B77B37"/>
    <w:rsid w:val="00B80654"/>
    <w:rsid w:val="00B80C42"/>
    <w:rsid w:val="00B81713"/>
    <w:rsid w:val="00B81F5B"/>
    <w:rsid w:val="00B82C7F"/>
    <w:rsid w:val="00B82D63"/>
    <w:rsid w:val="00B83783"/>
    <w:rsid w:val="00B8495B"/>
    <w:rsid w:val="00B8571E"/>
    <w:rsid w:val="00B861E7"/>
    <w:rsid w:val="00B878B6"/>
    <w:rsid w:val="00B87D74"/>
    <w:rsid w:val="00B90D7E"/>
    <w:rsid w:val="00B92613"/>
    <w:rsid w:val="00B947F9"/>
    <w:rsid w:val="00B95721"/>
    <w:rsid w:val="00B95FE2"/>
    <w:rsid w:val="00B97168"/>
    <w:rsid w:val="00B9741F"/>
    <w:rsid w:val="00B9777B"/>
    <w:rsid w:val="00BA13B0"/>
    <w:rsid w:val="00BA1DBC"/>
    <w:rsid w:val="00BA234E"/>
    <w:rsid w:val="00BA2F4F"/>
    <w:rsid w:val="00BA2FAF"/>
    <w:rsid w:val="00BA4772"/>
    <w:rsid w:val="00BA4CD9"/>
    <w:rsid w:val="00BA64C4"/>
    <w:rsid w:val="00BA663C"/>
    <w:rsid w:val="00BA6B8F"/>
    <w:rsid w:val="00BB064E"/>
    <w:rsid w:val="00BB24F1"/>
    <w:rsid w:val="00BB2794"/>
    <w:rsid w:val="00BB37B3"/>
    <w:rsid w:val="00BB3B2E"/>
    <w:rsid w:val="00BB4063"/>
    <w:rsid w:val="00BB4C97"/>
    <w:rsid w:val="00BB5CE2"/>
    <w:rsid w:val="00BB6EF3"/>
    <w:rsid w:val="00BB727B"/>
    <w:rsid w:val="00BB796A"/>
    <w:rsid w:val="00BB799D"/>
    <w:rsid w:val="00BC0315"/>
    <w:rsid w:val="00BC20DE"/>
    <w:rsid w:val="00BC278E"/>
    <w:rsid w:val="00BC2CE8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306"/>
    <w:rsid w:val="00BD0513"/>
    <w:rsid w:val="00BD222C"/>
    <w:rsid w:val="00BD2EE3"/>
    <w:rsid w:val="00BD3910"/>
    <w:rsid w:val="00BD3D72"/>
    <w:rsid w:val="00BD3FCF"/>
    <w:rsid w:val="00BD6247"/>
    <w:rsid w:val="00BD6C49"/>
    <w:rsid w:val="00BD7236"/>
    <w:rsid w:val="00BD793F"/>
    <w:rsid w:val="00BD7C4D"/>
    <w:rsid w:val="00BE01E1"/>
    <w:rsid w:val="00BE054C"/>
    <w:rsid w:val="00BE05FA"/>
    <w:rsid w:val="00BE1D2F"/>
    <w:rsid w:val="00BE1D7B"/>
    <w:rsid w:val="00BE1E19"/>
    <w:rsid w:val="00BE2405"/>
    <w:rsid w:val="00BE2622"/>
    <w:rsid w:val="00BE4314"/>
    <w:rsid w:val="00BE4464"/>
    <w:rsid w:val="00BE459C"/>
    <w:rsid w:val="00BE6E41"/>
    <w:rsid w:val="00BE6E62"/>
    <w:rsid w:val="00BE7007"/>
    <w:rsid w:val="00BF0D88"/>
    <w:rsid w:val="00BF1376"/>
    <w:rsid w:val="00BF2D2F"/>
    <w:rsid w:val="00BF2FED"/>
    <w:rsid w:val="00BF3B36"/>
    <w:rsid w:val="00BF3E5B"/>
    <w:rsid w:val="00BF48EB"/>
    <w:rsid w:val="00BF49E0"/>
    <w:rsid w:val="00BF5028"/>
    <w:rsid w:val="00BF71B1"/>
    <w:rsid w:val="00BF73AE"/>
    <w:rsid w:val="00BF7B21"/>
    <w:rsid w:val="00C0008F"/>
    <w:rsid w:val="00C0241E"/>
    <w:rsid w:val="00C03CA3"/>
    <w:rsid w:val="00C05665"/>
    <w:rsid w:val="00C06E53"/>
    <w:rsid w:val="00C079E7"/>
    <w:rsid w:val="00C1037E"/>
    <w:rsid w:val="00C10669"/>
    <w:rsid w:val="00C14F38"/>
    <w:rsid w:val="00C158DC"/>
    <w:rsid w:val="00C161D5"/>
    <w:rsid w:val="00C17676"/>
    <w:rsid w:val="00C22770"/>
    <w:rsid w:val="00C23A52"/>
    <w:rsid w:val="00C23E7B"/>
    <w:rsid w:val="00C24263"/>
    <w:rsid w:val="00C249DB"/>
    <w:rsid w:val="00C24C6C"/>
    <w:rsid w:val="00C256E6"/>
    <w:rsid w:val="00C25B36"/>
    <w:rsid w:val="00C26647"/>
    <w:rsid w:val="00C27C72"/>
    <w:rsid w:val="00C303A9"/>
    <w:rsid w:val="00C334CF"/>
    <w:rsid w:val="00C33838"/>
    <w:rsid w:val="00C33C5D"/>
    <w:rsid w:val="00C33C97"/>
    <w:rsid w:val="00C34B25"/>
    <w:rsid w:val="00C359E3"/>
    <w:rsid w:val="00C376FA"/>
    <w:rsid w:val="00C40EC9"/>
    <w:rsid w:val="00C41CCD"/>
    <w:rsid w:val="00C44275"/>
    <w:rsid w:val="00C445F0"/>
    <w:rsid w:val="00C44F7B"/>
    <w:rsid w:val="00C4644D"/>
    <w:rsid w:val="00C466E1"/>
    <w:rsid w:val="00C5070A"/>
    <w:rsid w:val="00C532FE"/>
    <w:rsid w:val="00C53BAE"/>
    <w:rsid w:val="00C5605F"/>
    <w:rsid w:val="00C560F9"/>
    <w:rsid w:val="00C56969"/>
    <w:rsid w:val="00C56D88"/>
    <w:rsid w:val="00C572BC"/>
    <w:rsid w:val="00C57649"/>
    <w:rsid w:val="00C577F0"/>
    <w:rsid w:val="00C60955"/>
    <w:rsid w:val="00C60C5E"/>
    <w:rsid w:val="00C61825"/>
    <w:rsid w:val="00C61CF4"/>
    <w:rsid w:val="00C61ED3"/>
    <w:rsid w:val="00C645F3"/>
    <w:rsid w:val="00C65774"/>
    <w:rsid w:val="00C65B72"/>
    <w:rsid w:val="00C70170"/>
    <w:rsid w:val="00C70E25"/>
    <w:rsid w:val="00C72AB0"/>
    <w:rsid w:val="00C743C0"/>
    <w:rsid w:val="00C75594"/>
    <w:rsid w:val="00C75749"/>
    <w:rsid w:val="00C767A1"/>
    <w:rsid w:val="00C76B75"/>
    <w:rsid w:val="00C76E31"/>
    <w:rsid w:val="00C770B2"/>
    <w:rsid w:val="00C774F1"/>
    <w:rsid w:val="00C77938"/>
    <w:rsid w:val="00C800E6"/>
    <w:rsid w:val="00C80B8C"/>
    <w:rsid w:val="00C82216"/>
    <w:rsid w:val="00C82997"/>
    <w:rsid w:val="00C84DBC"/>
    <w:rsid w:val="00C871E0"/>
    <w:rsid w:val="00C90E64"/>
    <w:rsid w:val="00C92180"/>
    <w:rsid w:val="00C93347"/>
    <w:rsid w:val="00C93700"/>
    <w:rsid w:val="00C939A6"/>
    <w:rsid w:val="00C94A47"/>
    <w:rsid w:val="00C95141"/>
    <w:rsid w:val="00C973CA"/>
    <w:rsid w:val="00C977D9"/>
    <w:rsid w:val="00C979D8"/>
    <w:rsid w:val="00CA071E"/>
    <w:rsid w:val="00CA1C67"/>
    <w:rsid w:val="00CA1DFF"/>
    <w:rsid w:val="00CA1EE7"/>
    <w:rsid w:val="00CA4057"/>
    <w:rsid w:val="00CA407C"/>
    <w:rsid w:val="00CA50E9"/>
    <w:rsid w:val="00CA5160"/>
    <w:rsid w:val="00CA5C1D"/>
    <w:rsid w:val="00CA69B0"/>
    <w:rsid w:val="00CA7B4A"/>
    <w:rsid w:val="00CB0AAC"/>
    <w:rsid w:val="00CB1067"/>
    <w:rsid w:val="00CB1889"/>
    <w:rsid w:val="00CB207C"/>
    <w:rsid w:val="00CB39CA"/>
    <w:rsid w:val="00CB4298"/>
    <w:rsid w:val="00CB56DE"/>
    <w:rsid w:val="00CB5C29"/>
    <w:rsid w:val="00CB7030"/>
    <w:rsid w:val="00CB7684"/>
    <w:rsid w:val="00CB7F3A"/>
    <w:rsid w:val="00CC2093"/>
    <w:rsid w:val="00CC26DC"/>
    <w:rsid w:val="00CC2995"/>
    <w:rsid w:val="00CC33A7"/>
    <w:rsid w:val="00CC3A6C"/>
    <w:rsid w:val="00CC4003"/>
    <w:rsid w:val="00CC4030"/>
    <w:rsid w:val="00CC5038"/>
    <w:rsid w:val="00CC59AA"/>
    <w:rsid w:val="00CC5C75"/>
    <w:rsid w:val="00CC708F"/>
    <w:rsid w:val="00CC71B8"/>
    <w:rsid w:val="00CC7DA8"/>
    <w:rsid w:val="00CD0719"/>
    <w:rsid w:val="00CD0B96"/>
    <w:rsid w:val="00CD11EC"/>
    <w:rsid w:val="00CD1D3B"/>
    <w:rsid w:val="00CD20FE"/>
    <w:rsid w:val="00CD25B6"/>
    <w:rsid w:val="00CD2754"/>
    <w:rsid w:val="00CD4190"/>
    <w:rsid w:val="00CD454B"/>
    <w:rsid w:val="00CD58CE"/>
    <w:rsid w:val="00CD6146"/>
    <w:rsid w:val="00CD770F"/>
    <w:rsid w:val="00CE2158"/>
    <w:rsid w:val="00CE2DAB"/>
    <w:rsid w:val="00CE3C18"/>
    <w:rsid w:val="00CE3D09"/>
    <w:rsid w:val="00CE44D0"/>
    <w:rsid w:val="00CE516E"/>
    <w:rsid w:val="00CE60C8"/>
    <w:rsid w:val="00CE6744"/>
    <w:rsid w:val="00CE7565"/>
    <w:rsid w:val="00CF2AD8"/>
    <w:rsid w:val="00CF2E7D"/>
    <w:rsid w:val="00CF3F67"/>
    <w:rsid w:val="00CF4F6D"/>
    <w:rsid w:val="00CF5640"/>
    <w:rsid w:val="00CF7BB5"/>
    <w:rsid w:val="00D00424"/>
    <w:rsid w:val="00D01335"/>
    <w:rsid w:val="00D020E2"/>
    <w:rsid w:val="00D02F6A"/>
    <w:rsid w:val="00D04CB5"/>
    <w:rsid w:val="00D0505D"/>
    <w:rsid w:val="00D0544D"/>
    <w:rsid w:val="00D06FC8"/>
    <w:rsid w:val="00D103B8"/>
    <w:rsid w:val="00D1129E"/>
    <w:rsid w:val="00D118CE"/>
    <w:rsid w:val="00D14263"/>
    <w:rsid w:val="00D14DC5"/>
    <w:rsid w:val="00D17721"/>
    <w:rsid w:val="00D20603"/>
    <w:rsid w:val="00D218FF"/>
    <w:rsid w:val="00D21FA2"/>
    <w:rsid w:val="00D22ADC"/>
    <w:rsid w:val="00D24442"/>
    <w:rsid w:val="00D2485C"/>
    <w:rsid w:val="00D2516F"/>
    <w:rsid w:val="00D2518D"/>
    <w:rsid w:val="00D31037"/>
    <w:rsid w:val="00D312C6"/>
    <w:rsid w:val="00D3264B"/>
    <w:rsid w:val="00D32822"/>
    <w:rsid w:val="00D35717"/>
    <w:rsid w:val="00D36F2A"/>
    <w:rsid w:val="00D37AB0"/>
    <w:rsid w:val="00D37F22"/>
    <w:rsid w:val="00D4113F"/>
    <w:rsid w:val="00D412EE"/>
    <w:rsid w:val="00D41A1D"/>
    <w:rsid w:val="00D41C0D"/>
    <w:rsid w:val="00D4294C"/>
    <w:rsid w:val="00D435D4"/>
    <w:rsid w:val="00D453F4"/>
    <w:rsid w:val="00D504B0"/>
    <w:rsid w:val="00D53C68"/>
    <w:rsid w:val="00D545C1"/>
    <w:rsid w:val="00D54A63"/>
    <w:rsid w:val="00D56043"/>
    <w:rsid w:val="00D62EBE"/>
    <w:rsid w:val="00D63200"/>
    <w:rsid w:val="00D6426F"/>
    <w:rsid w:val="00D642B1"/>
    <w:rsid w:val="00D644A7"/>
    <w:rsid w:val="00D64A42"/>
    <w:rsid w:val="00D64B01"/>
    <w:rsid w:val="00D674DB"/>
    <w:rsid w:val="00D70A44"/>
    <w:rsid w:val="00D7126E"/>
    <w:rsid w:val="00D723A8"/>
    <w:rsid w:val="00D7454D"/>
    <w:rsid w:val="00D74E3C"/>
    <w:rsid w:val="00D75C86"/>
    <w:rsid w:val="00D774F9"/>
    <w:rsid w:val="00D80EB4"/>
    <w:rsid w:val="00D81265"/>
    <w:rsid w:val="00D819ED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4405"/>
    <w:rsid w:val="00D944EC"/>
    <w:rsid w:val="00D9548F"/>
    <w:rsid w:val="00D9676D"/>
    <w:rsid w:val="00D96D50"/>
    <w:rsid w:val="00DA041E"/>
    <w:rsid w:val="00DA085D"/>
    <w:rsid w:val="00DA0B34"/>
    <w:rsid w:val="00DA300B"/>
    <w:rsid w:val="00DA40C6"/>
    <w:rsid w:val="00DA5537"/>
    <w:rsid w:val="00DA59F3"/>
    <w:rsid w:val="00DA797D"/>
    <w:rsid w:val="00DB0C3A"/>
    <w:rsid w:val="00DB354F"/>
    <w:rsid w:val="00DB3F2D"/>
    <w:rsid w:val="00DB4653"/>
    <w:rsid w:val="00DB4ED6"/>
    <w:rsid w:val="00DB4FA4"/>
    <w:rsid w:val="00DB6E90"/>
    <w:rsid w:val="00DB70EA"/>
    <w:rsid w:val="00DB78F4"/>
    <w:rsid w:val="00DC0EDC"/>
    <w:rsid w:val="00DC145B"/>
    <w:rsid w:val="00DC167A"/>
    <w:rsid w:val="00DC2954"/>
    <w:rsid w:val="00DD05D1"/>
    <w:rsid w:val="00DD0A41"/>
    <w:rsid w:val="00DD0E46"/>
    <w:rsid w:val="00DD2BB1"/>
    <w:rsid w:val="00DD398F"/>
    <w:rsid w:val="00DD53DA"/>
    <w:rsid w:val="00DD5910"/>
    <w:rsid w:val="00DD67B6"/>
    <w:rsid w:val="00DE058B"/>
    <w:rsid w:val="00DE0D7A"/>
    <w:rsid w:val="00DE1EB8"/>
    <w:rsid w:val="00DE2099"/>
    <w:rsid w:val="00DE4472"/>
    <w:rsid w:val="00DE4CAD"/>
    <w:rsid w:val="00DE7AC5"/>
    <w:rsid w:val="00DF2028"/>
    <w:rsid w:val="00DF2FD9"/>
    <w:rsid w:val="00DF36B9"/>
    <w:rsid w:val="00DF4CE1"/>
    <w:rsid w:val="00DF4E56"/>
    <w:rsid w:val="00DF4FCF"/>
    <w:rsid w:val="00DF52D1"/>
    <w:rsid w:val="00DF7849"/>
    <w:rsid w:val="00E006D5"/>
    <w:rsid w:val="00E01B47"/>
    <w:rsid w:val="00E02398"/>
    <w:rsid w:val="00E050FC"/>
    <w:rsid w:val="00E069DF"/>
    <w:rsid w:val="00E10029"/>
    <w:rsid w:val="00E10809"/>
    <w:rsid w:val="00E10AC5"/>
    <w:rsid w:val="00E10F1F"/>
    <w:rsid w:val="00E11573"/>
    <w:rsid w:val="00E11ABD"/>
    <w:rsid w:val="00E15631"/>
    <w:rsid w:val="00E1652A"/>
    <w:rsid w:val="00E16A1B"/>
    <w:rsid w:val="00E171A4"/>
    <w:rsid w:val="00E21C0F"/>
    <w:rsid w:val="00E2226C"/>
    <w:rsid w:val="00E22684"/>
    <w:rsid w:val="00E22CFF"/>
    <w:rsid w:val="00E234A9"/>
    <w:rsid w:val="00E259C1"/>
    <w:rsid w:val="00E2706D"/>
    <w:rsid w:val="00E27BD3"/>
    <w:rsid w:val="00E310ED"/>
    <w:rsid w:val="00E311A5"/>
    <w:rsid w:val="00E31561"/>
    <w:rsid w:val="00E32476"/>
    <w:rsid w:val="00E32E11"/>
    <w:rsid w:val="00E3412C"/>
    <w:rsid w:val="00E35723"/>
    <w:rsid w:val="00E3610B"/>
    <w:rsid w:val="00E37FAE"/>
    <w:rsid w:val="00E37FB5"/>
    <w:rsid w:val="00E4157B"/>
    <w:rsid w:val="00E424F6"/>
    <w:rsid w:val="00E42A81"/>
    <w:rsid w:val="00E431C3"/>
    <w:rsid w:val="00E44209"/>
    <w:rsid w:val="00E445FA"/>
    <w:rsid w:val="00E4659C"/>
    <w:rsid w:val="00E46818"/>
    <w:rsid w:val="00E47B80"/>
    <w:rsid w:val="00E501B2"/>
    <w:rsid w:val="00E524C5"/>
    <w:rsid w:val="00E5307E"/>
    <w:rsid w:val="00E53FD8"/>
    <w:rsid w:val="00E55992"/>
    <w:rsid w:val="00E574B5"/>
    <w:rsid w:val="00E61440"/>
    <w:rsid w:val="00E61EE4"/>
    <w:rsid w:val="00E62491"/>
    <w:rsid w:val="00E64508"/>
    <w:rsid w:val="00E64A8B"/>
    <w:rsid w:val="00E64FB2"/>
    <w:rsid w:val="00E6656A"/>
    <w:rsid w:val="00E66831"/>
    <w:rsid w:val="00E70D2C"/>
    <w:rsid w:val="00E711A6"/>
    <w:rsid w:val="00E71BC6"/>
    <w:rsid w:val="00E721D0"/>
    <w:rsid w:val="00E72EAC"/>
    <w:rsid w:val="00E732B9"/>
    <w:rsid w:val="00E74DF2"/>
    <w:rsid w:val="00E74E36"/>
    <w:rsid w:val="00E75DB5"/>
    <w:rsid w:val="00E762E4"/>
    <w:rsid w:val="00E7699B"/>
    <w:rsid w:val="00E76C79"/>
    <w:rsid w:val="00E770D9"/>
    <w:rsid w:val="00E773BC"/>
    <w:rsid w:val="00E7756D"/>
    <w:rsid w:val="00E778F4"/>
    <w:rsid w:val="00E815A8"/>
    <w:rsid w:val="00E82378"/>
    <w:rsid w:val="00E83663"/>
    <w:rsid w:val="00E84D8B"/>
    <w:rsid w:val="00E8668B"/>
    <w:rsid w:val="00E876EA"/>
    <w:rsid w:val="00E9006E"/>
    <w:rsid w:val="00E90AA4"/>
    <w:rsid w:val="00E912CC"/>
    <w:rsid w:val="00E93FD7"/>
    <w:rsid w:val="00E95C89"/>
    <w:rsid w:val="00E96073"/>
    <w:rsid w:val="00E9738B"/>
    <w:rsid w:val="00EA106D"/>
    <w:rsid w:val="00EA1EDE"/>
    <w:rsid w:val="00EA248D"/>
    <w:rsid w:val="00EA300F"/>
    <w:rsid w:val="00EA390A"/>
    <w:rsid w:val="00EA458B"/>
    <w:rsid w:val="00EA4740"/>
    <w:rsid w:val="00EA5F64"/>
    <w:rsid w:val="00EA7458"/>
    <w:rsid w:val="00EB0FA0"/>
    <w:rsid w:val="00EB1564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D009F"/>
    <w:rsid w:val="00ED0DA7"/>
    <w:rsid w:val="00ED131B"/>
    <w:rsid w:val="00ED42ED"/>
    <w:rsid w:val="00ED46A0"/>
    <w:rsid w:val="00ED585A"/>
    <w:rsid w:val="00ED64C1"/>
    <w:rsid w:val="00ED6D86"/>
    <w:rsid w:val="00EE1C7F"/>
    <w:rsid w:val="00EE37B6"/>
    <w:rsid w:val="00EE493A"/>
    <w:rsid w:val="00EE71E2"/>
    <w:rsid w:val="00EE75CC"/>
    <w:rsid w:val="00EF1E36"/>
    <w:rsid w:val="00EF255A"/>
    <w:rsid w:val="00EF30F6"/>
    <w:rsid w:val="00EF36B0"/>
    <w:rsid w:val="00EF3956"/>
    <w:rsid w:val="00EF5249"/>
    <w:rsid w:val="00EF53A4"/>
    <w:rsid w:val="00EF645B"/>
    <w:rsid w:val="00EF69B2"/>
    <w:rsid w:val="00EF7632"/>
    <w:rsid w:val="00EF7BDB"/>
    <w:rsid w:val="00EF7F6E"/>
    <w:rsid w:val="00F0034D"/>
    <w:rsid w:val="00F03A78"/>
    <w:rsid w:val="00F0494E"/>
    <w:rsid w:val="00F06238"/>
    <w:rsid w:val="00F1043E"/>
    <w:rsid w:val="00F107D7"/>
    <w:rsid w:val="00F108C9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983"/>
    <w:rsid w:val="00F245FC"/>
    <w:rsid w:val="00F25A6A"/>
    <w:rsid w:val="00F25B97"/>
    <w:rsid w:val="00F27062"/>
    <w:rsid w:val="00F27547"/>
    <w:rsid w:val="00F309B5"/>
    <w:rsid w:val="00F30CDC"/>
    <w:rsid w:val="00F31A1E"/>
    <w:rsid w:val="00F31F6B"/>
    <w:rsid w:val="00F32C4D"/>
    <w:rsid w:val="00F3349F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55B1"/>
    <w:rsid w:val="00F45A71"/>
    <w:rsid w:val="00F470AB"/>
    <w:rsid w:val="00F476C2"/>
    <w:rsid w:val="00F565FE"/>
    <w:rsid w:val="00F57AE5"/>
    <w:rsid w:val="00F6074E"/>
    <w:rsid w:val="00F634FB"/>
    <w:rsid w:val="00F63EBE"/>
    <w:rsid w:val="00F64C33"/>
    <w:rsid w:val="00F66A77"/>
    <w:rsid w:val="00F67F51"/>
    <w:rsid w:val="00F70A45"/>
    <w:rsid w:val="00F71DC7"/>
    <w:rsid w:val="00F768D3"/>
    <w:rsid w:val="00F76A13"/>
    <w:rsid w:val="00F80EE9"/>
    <w:rsid w:val="00F8473F"/>
    <w:rsid w:val="00F85243"/>
    <w:rsid w:val="00F853D2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1256"/>
    <w:rsid w:val="00FA2B17"/>
    <w:rsid w:val="00FA2EB6"/>
    <w:rsid w:val="00FA47AD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E00"/>
    <w:rsid w:val="00FB280C"/>
    <w:rsid w:val="00FB2F49"/>
    <w:rsid w:val="00FB3297"/>
    <w:rsid w:val="00FB3E19"/>
    <w:rsid w:val="00FB5FBE"/>
    <w:rsid w:val="00FC005A"/>
    <w:rsid w:val="00FC07E3"/>
    <w:rsid w:val="00FC19EA"/>
    <w:rsid w:val="00FC1E71"/>
    <w:rsid w:val="00FC2492"/>
    <w:rsid w:val="00FC2523"/>
    <w:rsid w:val="00FC271C"/>
    <w:rsid w:val="00FC2CBB"/>
    <w:rsid w:val="00FC43EE"/>
    <w:rsid w:val="00FC4DC4"/>
    <w:rsid w:val="00FC4E96"/>
    <w:rsid w:val="00FC4F48"/>
    <w:rsid w:val="00FC5AA4"/>
    <w:rsid w:val="00FD0610"/>
    <w:rsid w:val="00FD1A8A"/>
    <w:rsid w:val="00FD1D69"/>
    <w:rsid w:val="00FD3087"/>
    <w:rsid w:val="00FD49C1"/>
    <w:rsid w:val="00FD4CDD"/>
    <w:rsid w:val="00FD53DA"/>
    <w:rsid w:val="00FD6047"/>
    <w:rsid w:val="00FD7F43"/>
    <w:rsid w:val="00FE0BDF"/>
    <w:rsid w:val="00FE0E1E"/>
    <w:rsid w:val="00FE1D3F"/>
    <w:rsid w:val="00FE26F1"/>
    <w:rsid w:val="00FE2A9A"/>
    <w:rsid w:val="00FE3C79"/>
    <w:rsid w:val="00FE406B"/>
    <w:rsid w:val="00FE433A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13D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Hyper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Hyper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Strk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Titel">
    <w:name w:val="Title"/>
    <w:basedOn w:val="Normal"/>
    <w:next w:val="Normal"/>
    <w:link w:val="Titel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elTegn">
    <w:name w:val="Titel Tegn"/>
    <w:link w:val="Titel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fremhvn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6cpr\Desktop\DataLeveranceAfta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31393950B644FBE33C20AF029286E" ma:contentTypeVersion="0" ma:contentTypeDescription="Opret et nyt dokument." ma:contentTypeScope="" ma:versionID="d0b8071ed631321725755c3e9b9623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f5f8b7a12903fc150245522468e52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3B1B89-A920-4E47-866A-7B207C0A4396}"/>
</file>

<file path=customXml/itemProps2.xml><?xml version="1.0" encoding="utf-8"?>
<ds:datastoreItem xmlns:ds="http://schemas.openxmlformats.org/officeDocument/2006/customXml" ds:itemID="{BB01083C-73A3-4788-B2BD-AE612F381CAB}"/>
</file>

<file path=customXml/itemProps3.xml><?xml version="1.0" encoding="utf-8"?>
<ds:datastoreItem xmlns:ds="http://schemas.openxmlformats.org/officeDocument/2006/customXml" ds:itemID="{76435201-B4A8-434A-BA0C-55B4D0EBFB46}"/>
</file>

<file path=customXml/itemProps4.xml><?xml version="1.0" encoding="utf-8"?>
<ds:datastoreItem xmlns:ds="http://schemas.openxmlformats.org/officeDocument/2006/customXml" ds:itemID="{7BC00EA0-78BA-42E0-BBA1-8D67E616E5B9}"/>
</file>

<file path=docProps/app.xml><?xml version="1.0" encoding="utf-8"?>
<Properties xmlns="http://schemas.openxmlformats.org/officeDocument/2006/extended-properties" xmlns:vt="http://schemas.openxmlformats.org/officeDocument/2006/docPropsVTypes">
  <Template>DataLeveranceAftale.dotx</Template>
  <TotalTime>1416</TotalTime>
  <Pages>6</Pages>
  <Words>474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SCA</vt:lpstr>
      <vt:lpstr>SCA</vt:lpstr>
    </vt:vector>
  </TitlesOfParts>
  <Company>KMD</Company>
  <LinksUpToDate>false</LinksUpToDate>
  <CharactersWithSpaces>3362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</dc:title>
  <dc:creator>Provstgaard.Christian CPR</dc:creator>
  <cp:lastModifiedBy>Svensson.Jan Lund JSZ</cp:lastModifiedBy>
  <cp:revision>46</cp:revision>
  <cp:lastPrinted>2014-08-22T11:58:00Z</cp:lastPrinted>
  <dcterms:created xsi:type="dcterms:W3CDTF">2014-10-24T11:05:00Z</dcterms:created>
  <dcterms:modified xsi:type="dcterms:W3CDTF">2015-02-26T15:16:00Z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Nils Langager</vt:lpwstr>
  </property>
  <property fmtid="{D5CDD505-2E9C-101B-9397-08002B2CF9AE}" pid="3" name="SPSDescription">
    <vt:lpwstr/>
  </property>
  <property fmtid="{D5CDD505-2E9C-101B-9397-08002B2CF9AE}" pid="4" name="Status">
    <vt:lpwstr/>
  </property>
  <property fmtid="{D5CDD505-2E9C-101B-9397-08002B2CF9AE}" pid="5" name="ContentTypeId">
    <vt:lpwstr>0x01010040931393950B644FBE33C20AF029286E</vt:lpwstr>
  </property>
</Properties>
</file>